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B8" w:rsidRPr="009F6643" w:rsidRDefault="00484FB8" w:rsidP="009F6643">
      <w:pPr>
        <w:suppressAutoHyphens/>
        <w:jc w:val="right"/>
        <w:rPr>
          <w:rFonts w:ascii="Times New Roman" w:eastAsia="SimSun" w:hAnsi="Times New Roman" w:cs="Mangal"/>
          <w:color w:val="000000"/>
          <w:kern w:val="2"/>
          <w:sz w:val="28"/>
          <w:szCs w:val="20"/>
          <w:lang w:eastAsia="zh-CN" w:bidi="hi-IN"/>
        </w:rPr>
      </w:pPr>
    </w:p>
    <w:p w:rsidR="00484FB8" w:rsidRPr="009F6643" w:rsidRDefault="00484FB8" w:rsidP="009F6643">
      <w:pPr>
        <w:suppressAutoHyphens/>
        <w:jc w:val="center"/>
        <w:rPr>
          <w:rFonts w:ascii="Times New Roman" w:hAnsi="Times New Roman"/>
          <w:sz w:val="28"/>
          <w:szCs w:val="20"/>
          <w:lang w:eastAsia="zh-CN"/>
        </w:rPr>
      </w:pPr>
      <w:r w:rsidRPr="00016B4E">
        <w:rPr>
          <w:rFonts w:ascii="Times New Roman" w:hAnsi="Times New Roman"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7" o:title=""/>
          </v:shape>
        </w:pict>
      </w:r>
    </w:p>
    <w:p w:rsidR="00484FB8" w:rsidRPr="009F6643" w:rsidRDefault="00484FB8" w:rsidP="009F6643">
      <w:pPr>
        <w:suppressAutoHyphens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484FB8" w:rsidRPr="009F6643" w:rsidRDefault="00484FB8" w:rsidP="009F6643">
      <w:pPr>
        <w:suppressAutoHyphens/>
        <w:jc w:val="center"/>
        <w:rPr>
          <w:rFonts w:ascii="Times New Roman" w:hAnsi="Times New Roman"/>
          <w:sz w:val="28"/>
          <w:szCs w:val="20"/>
          <w:lang w:eastAsia="zh-CN"/>
        </w:rPr>
      </w:pPr>
      <w:r w:rsidRPr="009F6643">
        <w:rPr>
          <w:rFonts w:ascii="Times New Roman" w:hAnsi="Times New Roman"/>
          <w:b/>
          <w:sz w:val="32"/>
          <w:szCs w:val="20"/>
          <w:lang w:eastAsia="zh-CN"/>
        </w:rPr>
        <w:t>Администрация города Кирсанова</w:t>
      </w:r>
    </w:p>
    <w:p w:rsidR="00484FB8" w:rsidRPr="009F6643" w:rsidRDefault="00484FB8" w:rsidP="009F6643">
      <w:pPr>
        <w:keepNext/>
        <w:tabs>
          <w:tab w:val="num" w:pos="432"/>
        </w:tabs>
        <w:suppressAutoHyphens/>
        <w:ind w:left="432" w:hanging="432"/>
        <w:jc w:val="center"/>
        <w:outlineLvl w:val="0"/>
        <w:rPr>
          <w:rFonts w:ascii="Times New Roman" w:hAnsi="Times New Roman"/>
          <w:b/>
          <w:sz w:val="32"/>
          <w:szCs w:val="20"/>
          <w:lang w:eastAsia="zh-CN"/>
        </w:rPr>
      </w:pPr>
      <w:r w:rsidRPr="009F6643">
        <w:rPr>
          <w:rFonts w:ascii="Times New Roman" w:hAnsi="Times New Roman"/>
          <w:b/>
          <w:sz w:val="32"/>
          <w:szCs w:val="20"/>
          <w:lang w:eastAsia="zh-CN"/>
        </w:rPr>
        <w:t>Тамбовской области</w:t>
      </w:r>
    </w:p>
    <w:p w:rsidR="00484FB8" w:rsidRPr="009F6643" w:rsidRDefault="00484FB8" w:rsidP="009F6643">
      <w:pPr>
        <w:suppressAutoHyphens/>
        <w:jc w:val="center"/>
        <w:rPr>
          <w:rFonts w:ascii="Times New Roman" w:hAnsi="Times New Roman"/>
          <w:b/>
          <w:sz w:val="32"/>
          <w:szCs w:val="20"/>
          <w:lang w:eastAsia="zh-CN"/>
        </w:rPr>
      </w:pPr>
    </w:p>
    <w:p w:rsidR="00484FB8" w:rsidRPr="009F6643" w:rsidRDefault="00484FB8" w:rsidP="009F6643">
      <w:pPr>
        <w:keepNext/>
        <w:numPr>
          <w:ilvl w:val="1"/>
          <w:numId w:val="0"/>
        </w:numPr>
        <w:tabs>
          <w:tab w:val="num" w:pos="576"/>
        </w:tabs>
        <w:suppressAutoHyphens/>
        <w:ind w:left="576" w:hanging="576"/>
        <w:jc w:val="center"/>
        <w:outlineLvl w:val="1"/>
        <w:rPr>
          <w:rFonts w:ascii="Times New Roman" w:hAnsi="Times New Roman"/>
          <w:b/>
          <w:sz w:val="48"/>
          <w:szCs w:val="20"/>
          <w:lang w:eastAsia="zh-CN"/>
        </w:rPr>
      </w:pPr>
      <w:r w:rsidRPr="009F6643">
        <w:rPr>
          <w:rFonts w:ascii="Times New Roman" w:hAnsi="Times New Roman"/>
          <w:b/>
          <w:sz w:val="48"/>
          <w:szCs w:val="20"/>
          <w:lang w:eastAsia="zh-CN"/>
        </w:rPr>
        <w:t>ПОСТАНОВЛЕНИЕ</w:t>
      </w:r>
    </w:p>
    <w:p w:rsidR="00484FB8" w:rsidRPr="009F6643" w:rsidRDefault="00484FB8" w:rsidP="009F6643">
      <w:pPr>
        <w:suppressAutoHyphens/>
        <w:jc w:val="center"/>
        <w:rPr>
          <w:rFonts w:ascii="Times New Roman" w:hAnsi="Times New Roman"/>
          <w:b/>
          <w:sz w:val="48"/>
          <w:szCs w:val="20"/>
          <w:lang w:eastAsia="zh-CN"/>
        </w:rPr>
      </w:pPr>
    </w:p>
    <w:p w:rsidR="00484FB8" w:rsidRPr="009F6643" w:rsidRDefault="00484FB8" w:rsidP="009F6643">
      <w:pPr>
        <w:suppressAutoHyphens/>
        <w:autoSpaceDE w:val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9F6643">
        <w:rPr>
          <w:rFonts w:ascii="Times New Roman" w:hAnsi="Times New Roman"/>
          <w:b/>
          <w:sz w:val="28"/>
          <w:szCs w:val="28"/>
          <w:lang w:eastAsia="zh-CN"/>
        </w:rPr>
        <w:t>«</w:t>
      </w:r>
      <w:r w:rsidRPr="008B6047">
        <w:rPr>
          <w:rFonts w:ascii="Times New Roman" w:hAnsi="Times New Roman"/>
          <w:b/>
          <w:sz w:val="28"/>
          <w:szCs w:val="28"/>
          <w:u w:val="single"/>
          <w:lang w:eastAsia="zh-CN"/>
        </w:rPr>
        <w:t>30</w:t>
      </w:r>
      <w:r w:rsidRPr="009F6643">
        <w:rPr>
          <w:rFonts w:ascii="Times New Roman" w:hAnsi="Times New Roman"/>
          <w:b/>
          <w:sz w:val="28"/>
          <w:szCs w:val="28"/>
          <w:lang w:eastAsia="zh-CN"/>
        </w:rPr>
        <w:t xml:space="preserve">» </w:t>
      </w:r>
      <w:r w:rsidRPr="008B6047">
        <w:rPr>
          <w:rFonts w:ascii="Times New Roman" w:hAnsi="Times New Roman"/>
          <w:b/>
          <w:sz w:val="28"/>
          <w:szCs w:val="28"/>
          <w:u w:val="single"/>
          <w:lang w:eastAsia="zh-CN"/>
        </w:rPr>
        <w:t>июня</w:t>
      </w:r>
      <w:r w:rsidRPr="009F6643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9F6643">
          <w:rPr>
            <w:rFonts w:ascii="Times New Roman" w:hAnsi="Times New Roman"/>
            <w:b/>
            <w:sz w:val="28"/>
            <w:szCs w:val="28"/>
            <w:lang w:eastAsia="zh-CN"/>
          </w:rPr>
          <w:t>2022 г</w:t>
        </w:r>
      </w:smartTag>
      <w:r w:rsidRPr="009F6643">
        <w:rPr>
          <w:rFonts w:ascii="Times New Roman" w:hAnsi="Times New Roman"/>
          <w:b/>
          <w:sz w:val="28"/>
          <w:szCs w:val="28"/>
          <w:lang w:eastAsia="zh-CN"/>
        </w:rPr>
        <w:t>.               г. Кирсанов                        №</w:t>
      </w:r>
      <w:r w:rsidRPr="008B6047">
        <w:rPr>
          <w:rFonts w:ascii="Times New Roman" w:hAnsi="Times New Roman"/>
          <w:b/>
          <w:sz w:val="28"/>
          <w:szCs w:val="28"/>
          <w:u w:val="single"/>
          <w:lang w:eastAsia="zh-CN"/>
        </w:rPr>
        <w:t>432</w:t>
      </w:r>
    </w:p>
    <w:p w:rsidR="00484FB8" w:rsidRDefault="00484FB8">
      <w:pPr>
        <w:suppressAutoHyphens/>
        <w:jc w:val="center"/>
        <w:rPr>
          <w:rFonts w:ascii="Times New Roman" w:hAnsi="Times New Roman"/>
          <w:sz w:val="28"/>
        </w:rPr>
      </w:pPr>
    </w:p>
    <w:p w:rsidR="00484FB8" w:rsidRPr="00FA42B7" w:rsidRDefault="00484FB8">
      <w:pPr>
        <w:suppressAutoHyphens/>
        <w:jc w:val="center"/>
        <w:rPr>
          <w:rFonts w:ascii="Times New Roman" w:hAnsi="Times New Roman"/>
          <w:sz w:val="28"/>
        </w:rPr>
      </w:pPr>
    </w:p>
    <w:p w:rsidR="00484FB8" w:rsidRPr="00FA42B7" w:rsidRDefault="00484FB8" w:rsidP="00C575FF">
      <w:pPr>
        <w:suppressAutoHyphens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Об утверждении административного регламента</w:t>
      </w:r>
    </w:p>
    <w:p w:rsidR="00484FB8" w:rsidRPr="00FA42B7" w:rsidRDefault="00484FB8" w:rsidP="00C575FF">
      <w:pPr>
        <w:suppressAutoHyphens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предоставления муниципальной услуги</w:t>
      </w:r>
    </w:p>
    <w:p w:rsidR="00484FB8" w:rsidRPr="00FA42B7" w:rsidRDefault="00484FB8" w:rsidP="00C575FF">
      <w:pPr>
        <w:suppressAutoHyphens/>
        <w:jc w:val="center"/>
        <w:rPr>
          <w:rFonts w:ascii="Times New Roman" w:hAnsi="Times New Roman"/>
          <w:b/>
          <w:sz w:val="24"/>
        </w:rPr>
      </w:pPr>
      <w:r w:rsidRPr="00FA42B7">
        <w:rPr>
          <w:rFonts w:ascii="Times New Roman" w:hAnsi="Times New Roman"/>
          <w:b/>
          <w:sz w:val="28"/>
        </w:rPr>
        <w:t>«Выдача разрешения на использование земель или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b/>
          <w:sz w:val="28"/>
          <w:vertAlign w:val="superscript"/>
        </w:rPr>
        <w:t>34</w:t>
      </w:r>
      <w:r w:rsidRPr="00FA42B7">
        <w:rPr>
          <w:rFonts w:ascii="Times New Roman" w:hAnsi="Times New Roman"/>
          <w:b/>
          <w:sz w:val="28"/>
        </w:rPr>
        <w:t xml:space="preserve"> Земельного кодекса Российской Федерации»</w:t>
      </w:r>
    </w:p>
    <w:p w:rsidR="00484FB8" w:rsidRPr="00FA42B7" w:rsidRDefault="00484FB8">
      <w:pPr>
        <w:tabs>
          <w:tab w:val="left" w:pos="7923"/>
        </w:tabs>
        <w:suppressAutoHyphens/>
        <w:jc w:val="center"/>
        <w:rPr>
          <w:rFonts w:ascii="Times New Roman" w:hAnsi="Times New Roman"/>
          <w:i/>
          <w:sz w:val="28"/>
        </w:rPr>
      </w:pP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соответствии с Земельным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</w:t>
      </w:r>
      <w:r>
        <w:rPr>
          <w:rFonts w:ascii="Times New Roman" w:hAnsi="Times New Roman"/>
          <w:sz w:val="28"/>
        </w:rPr>
        <w:t xml:space="preserve">вления в Российской Федерации», </w:t>
      </w:r>
      <w:r w:rsidRPr="009F6643">
        <w:rPr>
          <w:rFonts w:ascii="Times New Roman" w:eastAsia="SimSun" w:hAnsi="Times New Roman"/>
          <w:color w:val="000000"/>
          <w:kern w:val="2"/>
          <w:sz w:val="28"/>
          <w:szCs w:val="28"/>
          <w:lang w:eastAsia="zh-CN" w:bidi="hi-IN"/>
        </w:rPr>
        <w:t>п</w:t>
      </w:r>
      <w:r w:rsidRPr="009F6643">
        <w:rPr>
          <w:rFonts w:ascii="Times New Roman" w:hAnsi="Times New Roman"/>
          <w:color w:val="000000"/>
          <w:kern w:val="2"/>
          <w:sz w:val="28"/>
          <w:szCs w:val="28"/>
          <w:lang w:bidi="hi-IN"/>
        </w:rPr>
        <w:t>остановлением администрации города от 29.10.2019г. №1213 «Об утверждении Порядка разработки и утверждения административных регламентов предоставления муниципальных услуг администрацией города Кирсанова», администрация города Кирсанова</w:t>
      </w:r>
      <w:r w:rsidRPr="009F6643">
        <w:rPr>
          <w:rFonts w:ascii="Times New Roman" w:hAnsi="Times New Roman"/>
          <w:i/>
          <w:iCs/>
          <w:color w:val="000000"/>
          <w:kern w:val="2"/>
          <w:sz w:val="28"/>
          <w:szCs w:val="28"/>
          <w:lang w:bidi="hi-IN"/>
        </w:rPr>
        <w:t xml:space="preserve"> </w:t>
      </w:r>
      <w:r w:rsidRPr="009F6643">
        <w:rPr>
          <w:rFonts w:ascii="Times New Roman" w:hAnsi="Times New Roman"/>
          <w:color w:val="000000"/>
          <w:kern w:val="2"/>
          <w:sz w:val="28"/>
          <w:szCs w:val="28"/>
          <w:lang w:bidi="hi-IN"/>
        </w:rPr>
        <w:t>постановляет: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4"/>
        </w:rPr>
      </w:pPr>
    </w:p>
    <w:p w:rsidR="00484FB8" w:rsidRPr="00FA42B7" w:rsidRDefault="00484FB8" w:rsidP="004E4A32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1. Утвердить административный регламент предоставления муниципальной услуги «Выдача разрешения на использование зем</w:t>
      </w:r>
      <w:r>
        <w:rPr>
          <w:rFonts w:ascii="Times New Roman" w:hAnsi="Times New Roman"/>
          <w:sz w:val="28"/>
        </w:rPr>
        <w:t xml:space="preserve">ель или земельного участка без </w:t>
      </w:r>
      <w:r w:rsidRPr="00FA42B7">
        <w:rPr>
          <w:rFonts w:ascii="Times New Roman" w:hAnsi="Times New Roman"/>
          <w:sz w:val="28"/>
        </w:rPr>
        <w:t>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Федерации» согласно приложению.</w:t>
      </w:r>
    </w:p>
    <w:p w:rsidR="00484FB8" w:rsidRDefault="00484FB8" w:rsidP="009F6643">
      <w:pPr>
        <w:pStyle w:val="Standard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Разместить (опубликовать) настоящее постановление в периодическом печатном издании «Кирсановский вестник», в сетевом издании «Кирсанов.Онлайн» (www.tvkirsanov.ru) и на официальном сайте администрации города </w:t>
      </w:r>
      <w:hyperlink r:id="rId8">
        <w:r>
          <w:rPr>
            <w:rStyle w:val="-"/>
            <w:rFonts w:eastAsia="Times New Roman" w:cs="Times New Roman"/>
            <w:color w:val="000000"/>
            <w:sz w:val="28"/>
            <w:szCs w:val="28"/>
            <w:lang w:eastAsia="ru-RU"/>
          </w:rPr>
          <w:t>https://g37.tmbreg.ru/</w:t>
        </w:r>
      </w:hyperlink>
      <w:hyperlink>
        <w:r>
          <w:rPr>
            <w:b/>
            <w:bCs/>
          </w:rPr>
          <w:t>Ошибка! Недопустимый объект гиперссылки.</w:t>
        </w:r>
      </w:hyperlink>
    </w:p>
    <w:p w:rsidR="00484FB8" w:rsidRDefault="00484FB8" w:rsidP="009F6643">
      <w:pPr>
        <w:pStyle w:val="Standard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 М. Мавлютову.</w:t>
      </w:r>
    </w:p>
    <w:p w:rsidR="00484FB8" w:rsidRDefault="00484FB8" w:rsidP="009F6643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84FB8" w:rsidRDefault="00484FB8" w:rsidP="009F6643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84FB8" w:rsidRPr="00076456" w:rsidRDefault="00484FB8" w:rsidP="00076456">
      <w:pPr>
        <w:pStyle w:val="Standard"/>
        <w:jc w:val="center"/>
        <w:rPr>
          <w:color w:val="000000"/>
          <w:sz w:val="28"/>
          <w:szCs w:val="28"/>
        </w:rPr>
      </w:pPr>
      <w:r w:rsidRPr="00076456">
        <w:rPr>
          <w:color w:val="000000"/>
          <w:sz w:val="28"/>
          <w:szCs w:val="28"/>
        </w:rPr>
        <w:t xml:space="preserve">И. о. главы администрации города                                                      Т.С. Савина </w:t>
      </w:r>
    </w:p>
    <w:p w:rsidR="00484FB8" w:rsidRDefault="00484FB8" w:rsidP="009F6643">
      <w:pPr>
        <w:pStyle w:val="Standard"/>
        <w:jc w:val="center"/>
      </w:pPr>
    </w:p>
    <w:p w:rsidR="00484FB8" w:rsidRPr="00FA42B7" w:rsidRDefault="00484FB8">
      <w:pPr>
        <w:suppressAutoHyphens/>
        <w:ind w:firstLine="539"/>
        <w:jc w:val="both"/>
        <w:rPr>
          <w:rFonts w:ascii="Times New Roman" w:hAnsi="Times New Roman"/>
          <w:sz w:val="28"/>
        </w:rPr>
      </w:pPr>
    </w:p>
    <w:p w:rsidR="00484FB8" w:rsidRPr="009F6643" w:rsidRDefault="00484FB8" w:rsidP="009F6643">
      <w:pPr>
        <w:suppressAutoHyphens/>
        <w:contextualSpacing/>
        <w:jc w:val="right"/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</w:pPr>
      <w:r w:rsidRPr="009F6643"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  <w:t>ПРИЛОЖЕНИЕ</w:t>
      </w:r>
    </w:p>
    <w:p w:rsidR="00484FB8" w:rsidRPr="009F6643" w:rsidRDefault="00484FB8" w:rsidP="009F6643">
      <w:pPr>
        <w:suppressAutoHyphens/>
        <w:contextualSpacing/>
        <w:jc w:val="right"/>
        <w:rPr>
          <w:rFonts w:ascii="Times New Roman" w:eastAsia="SimSun" w:hAnsi="Times New Roman" w:cs="Mangal"/>
          <w:color w:val="000000"/>
          <w:kern w:val="2"/>
          <w:sz w:val="28"/>
          <w:szCs w:val="20"/>
          <w:lang w:eastAsia="zh-CN" w:bidi="hi-IN"/>
        </w:rPr>
      </w:pPr>
      <w:r w:rsidRPr="009F6643"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  <w:t>УТВЕРЖДЕН</w:t>
      </w:r>
    </w:p>
    <w:p w:rsidR="00484FB8" w:rsidRPr="009F6643" w:rsidRDefault="00484FB8" w:rsidP="009F6643">
      <w:pPr>
        <w:suppressAutoHyphens/>
        <w:contextualSpacing/>
        <w:jc w:val="right"/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</w:pPr>
      <w:r w:rsidRPr="009F6643"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  <w:t>постановлением администрации города</w:t>
      </w:r>
    </w:p>
    <w:p w:rsidR="00484FB8" w:rsidRPr="009F6643" w:rsidRDefault="00484FB8" w:rsidP="009F6643">
      <w:pPr>
        <w:suppressAutoHyphens/>
        <w:contextualSpacing/>
        <w:jc w:val="right"/>
        <w:rPr>
          <w:rFonts w:ascii="Times New Roman" w:eastAsia="SimSun" w:hAnsi="Times New Roman" w:cs="Mangal"/>
          <w:color w:val="000000"/>
          <w:kern w:val="2"/>
          <w:sz w:val="28"/>
          <w:szCs w:val="20"/>
          <w:lang w:eastAsia="zh-CN" w:bidi="hi-IN"/>
        </w:rPr>
      </w:pPr>
      <w:r w:rsidRPr="009F6643"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  <w:t>от</w:t>
      </w:r>
      <w:r w:rsidRPr="008B6047">
        <w:rPr>
          <w:rFonts w:ascii="Times New Roman" w:eastAsia="SimSun" w:hAnsi="Times New Roman" w:cs="Mangal"/>
          <w:color w:val="000000"/>
          <w:kern w:val="2"/>
          <w:sz w:val="28"/>
          <w:szCs w:val="28"/>
          <w:u w:val="single"/>
          <w:lang w:eastAsia="zh-CN" w:bidi="hi-IN"/>
        </w:rPr>
        <w:t xml:space="preserve"> 30 июня </w:t>
      </w:r>
      <w:smartTag w:uri="urn:schemas-microsoft-com:office:smarttags" w:element="metricconverter">
        <w:smartTagPr>
          <w:attr w:name="ProductID" w:val="2022 г"/>
        </w:smartTagPr>
        <w:r w:rsidRPr="009F6643">
          <w:rPr>
            <w:rFonts w:ascii="Times New Roman" w:eastAsia="SimSun" w:hAnsi="Times New Roman" w:cs="Mangal"/>
            <w:color w:val="000000"/>
            <w:kern w:val="2"/>
            <w:sz w:val="28"/>
            <w:szCs w:val="28"/>
            <w:lang w:eastAsia="zh-CN" w:bidi="hi-IN"/>
          </w:rPr>
          <w:t>2022 г</w:t>
        </w:r>
      </w:smartTag>
      <w:r w:rsidRPr="009F6643">
        <w:rPr>
          <w:rFonts w:ascii="Times New Roman" w:eastAsia="SimSun" w:hAnsi="Times New Roman" w:cs="Mangal"/>
          <w:color w:val="000000"/>
          <w:kern w:val="2"/>
          <w:sz w:val="28"/>
          <w:szCs w:val="28"/>
          <w:lang w:eastAsia="zh-CN" w:bidi="hi-IN"/>
        </w:rPr>
        <w:t xml:space="preserve">. № </w:t>
      </w:r>
      <w:r w:rsidRPr="008B6047">
        <w:rPr>
          <w:rFonts w:ascii="Times New Roman" w:eastAsia="SimSun" w:hAnsi="Times New Roman" w:cs="Mangal"/>
          <w:color w:val="000000"/>
          <w:kern w:val="2"/>
          <w:sz w:val="28"/>
          <w:szCs w:val="28"/>
          <w:u w:val="single"/>
          <w:lang w:eastAsia="zh-CN" w:bidi="hi-IN"/>
        </w:rPr>
        <w:t>432</w:t>
      </w:r>
    </w:p>
    <w:p w:rsidR="00484FB8" w:rsidRPr="00FA42B7" w:rsidRDefault="00484FB8">
      <w:pPr>
        <w:spacing w:line="276" w:lineRule="auto"/>
        <w:jc w:val="center"/>
        <w:rPr>
          <w:rFonts w:ascii="Times New Roman" w:hAnsi="Times New Roman"/>
          <w:b/>
          <w:sz w:val="28"/>
        </w:rPr>
      </w:pPr>
    </w:p>
    <w:p w:rsidR="00484FB8" w:rsidRPr="00DD4380" w:rsidRDefault="00484FB8">
      <w:pPr>
        <w:spacing w:line="276" w:lineRule="auto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АДМИНИСТРАТИВНЫЙ РЕГЛАМЕНТ</w:t>
      </w:r>
    </w:p>
    <w:p w:rsidR="00484FB8" w:rsidRPr="00DD4380" w:rsidRDefault="00484FB8">
      <w:pPr>
        <w:spacing w:line="276" w:lineRule="auto"/>
        <w:jc w:val="center"/>
        <w:rPr>
          <w:rFonts w:ascii="Times New Roman" w:hAnsi="Times New Roman"/>
          <w:b/>
          <w:sz w:val="28"/>
        </w:rPr>
      </w:pPr>
      <w:r w:rsidRPr="00F73DE8">
        <w:rPr>
          <w:rFonts w:ascii="Times New Roman" w:hAnsi="Times New Roman"/>
          <w:b/>
          <w:sz w:val="28"/>
        </w:rPr>
        <w:t>предоставления муниципальной услуги</w:t>
      </w:r>
    </w:p>
    <w:p w:rsidR="00484FB8" w:rsidRPr="00FA42B7" w:rsidRDefault="00484FB8" w:rsidP="005229E9">
      <w:pPr>
        <w:suppressAutoHyphens/>
        <w:jc w:val="center"/>
        <w:rPr>
          <w:rFonts w:ascii="Times New Roman" w:hAnsi="Times New Roman"/>
          <w:b/>
          <w:sz w:val="24"/>
        </w:rPr>
      </w:pPr>
      <w:r w:rsidRPr="00FA42B7">
        <w:rPr>
          <w:rFonts w:ascii="Times New Roman" w:hAnsi="Times New Roman"/>
          <w:b/>
          <w:sz w:val="28"/>
        </w:rPr>
        <w:t>«Выдача разрешения на использование зем</w:t>
      </w:r>
      <w:r>
        <w:rPr>
          <w:rFonts w:ascii="Times New Roman" w:hAnsi="Times New Roman"/>
          <w:b/>
          <w:sz w:val="28"/>
        </w:rPr>
        <w:t xml:space="preserve">ель или земельного участка без </w:t>
      </w:r>
      <w:r w:rsidRPr="00FA42B7">
        <w:rPr>
          <w:rFonts w:ascii="Times New Roman" w:hAnsi="Times New Roman"/>
          <w:b/>
          <w:sz w:val="28"/>
        </w:rPr>
        <w:t>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b/>
          <w:sz w:val="28"/>
          <w:vertAlign w:val="superscript"/>
        </w:rPr>
        <w:t>34</w:t>
      </w:r>
      <w:r w:rsidRPr="00FA42B7">
        <w:rPr>
          <w:rFonts w:ascii="Times New Roman" w:hAnsi="Times New Roman"/>
          <w:b/>
          <w:sz w:val="28"/>
        </w:rPr>
        <w:t xml:space="preserve"> Земельного кодекса Росс</w:t>
      </w:r>
      <w:bookmarkStart w:id="0" w:name="_GoBack"/>
      <w:bookmarkEnd w:id="0"/>
      <w:r w:rsidRPr="00FA42B7">
        <w:rPr>
          <w:rFonts w:ascii="Times New Roman" w:hAnsi="Times New Roman"/>
          <w:b/>
          <w:sz w:val="28"/>
        </w:rPr>
        <w:t>ийской Федерации»</w:t>
      </w:r>
    </w:p>
    <w:p w:rsidR="00484FB8" w:rsidRPr="00FA42B7" w:rsidRDefault="00484FB8">
      <w:pPr>
        <w:suppressAutoHyphens/>
        <w:jc w:val="center"/>
        <w:rPr>
          <w:rFonts w:ascii="Times New Roman" w:hAnsi="Times New Roman"/>
          <w:b/>
          <w:i/>
          <w:sz w:val="28"/>
        </w:rPr>
      </w:pPr>
    </w:p>
    <w:p w:rsidR="00484FB8" w:rsidRPr="00FA42B7" w:rsidRDefault="00484FB8" w:rsidP="005229E9">
      <w:pPr>
        <w:pStyle w:val="ListParagraph"/>
        <w:numPr>
          <w:ilvl w:val="0"/>
          <w:numId w:val="11"/>
        </w:numPr>
        <w:spacing w:line="276" w:lineRule="auto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Общие положения</w:t>
      </w:r>
    </w:p>
    <w:p w:rsidR="00484FB8" w:rsidRPr="00FA42B7" w:rsidRDefault="00484FB8" w:rsidP="005229E9">
      <w:pPr>
        <w:pStyle w:val="ListParagraph"/>
        <w:spacing w:line="276" w:lineRule="auto"/>
        <w:rPr>
          <w:rFonts w:ascii="Times New Roman" w:hAnsi="Times New Roman"/>
          <w:b/>
          <w:sz w:val="28"/>
        </w:rPr>
      </w:pPr>
    </w:p>
    <w:p w:rsidR="00484FB8" w:rsidRPr="00FA42B7" w:rsidRDefault="00484FB8" w:rsidP="002E08CA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Административный регламент предоставления муниципальной услуги «Выдача разрешения на использование земель или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Федерации»</w:t>
      </w:r>
      <w:r>
        <w:rPr>
          <w:rFonts w:ascii="Times New Roman" w:hAnsi="Times New Roman"/>
          <w:sz w:val="28"/>
        </w:rPr>
        <w:t xml:space="preserve"> </w:t>
      </w:r>
      <w:r w:rsidRPr="00FA42B7">
        <w:rPr>
          <w:rFonts w:ascii="Times New Roman" w:hAnsi="Times New Roman"/>
          <w:sz w:val="28"/>
        </w:rPr>
        <w:t>разработан в целях повышения качества и доступности предоставления указанной муниципальной услуги и определяет порядок и стандарт ее предоставления.</w:t>
      </w:r>
    </w:p>
    <w:p w:rsidR="00484FB8" w:rsidRPr="00FA42B7" w:rsidRDefault="00484FB8" w:rsidP="005229E9">
      <w:pPr>
        <w:suppressAutoHyphens/>
        <w:ind w:firstLine="360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BA3D81">
      <w:pPr>
        <w:pStyle w:val="ListParagraph"/>
        <w:numPr>
          <w:ilvl w:val="1"/>
          <w:numId w:val="11"/>
        </w:numPr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Круг заявителей</w:t>
      </w:r>
    </w:p>
    <w:p w:rsidR="00484FB8" w:rsidRPr="00FA42B7" w:rsidRDefault="00484FB8" w:rsidP="00BA3D81">
      <w:pPr>
        <w:pStyle w:val="ListParagraph"/>
        <w:ind w:left="1429"/>
        <w:rPr>
          <w:rFonts w:ascii="Times New Roman" w:hAnsi="Times New Roman"/>
          <w:b/>
          <w:sz w:val="28"/>
        </w:rPr>
      </w:pPr>
    </w:p>
    <w:p w:rsidR="00484FB8" w:rsidRPr="00FA42B7" w:rsidRDefault="00484FB8" w:rsidP="00BA3D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A42B7">
        <w:rPr>
          <w:rFonts w:ascii="Times New Roman" w:hAnsi="Times New Roman"/>
          <w:sz w:val="28"/>
          <w:szCs w:val="28"/>
        </w:rPr>
        <w:t>1.1.1. Заявителями на предоставление муниципальной услуги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с запросом о предоставлении муниципальной услуги (далее - заявители).</w:t>
      </w:r>
    </w:p>
    <w:p w:rsidR="00484FB8" w:rsidRPr="00FA42B7" w:rsidRDefault="00484FB8" w:rsidP="00BA3D81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1.1.2. Заявитель вправе обратиться за получением муниципальной услуги через представителя (далее - представитель заявителя). Полномочия представителя, выступающего от имени заявителя при предоставлении муниципальной услуги, подтверждаются доверенностью, оформленной в соответствии с требованиями законодательства Российской Федерации.</w:t>
      </w:r>
    </w:p>
    <w:p w:rsidR="00484FB8" w:rsidRPr="00FA42B7" w:rsidRDefault="00484FB8" w:rsidP="00BA3D81">
      <w:pPr>
        <w:spacing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1.2. Требования к порядку информирования о предоставлении</w:t>
      </w: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муниципальной услуги</w:t>
      </w: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>
      <w:pPr>
        <w:spacing w:line="276" w:lineRule="auto"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1.2.1. Информация о предоставлении муниципальной услуги размещается: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1.2.1.1. непосредственно в здании </w:t>
      </w:r>
      <w:r w:rsidRPr="00687837">
        <w:rPr>
          <w:rFonts w:ascii="Times New Roman" w:hAnsi="Times New Roman"/>
          <w:kern w:val="3"/>
          <w:sz w:val="28"/>
          <w:szCs w:val="28"/>
        </w:rPr>
        <w:t>администрации муниципального образования городской округ – город Кирсанов Тамбовской области в комитете по управлению муниципальным имуществом администрации города Кирсанова Тамбовской области</w:t>
      </w:r>
      <w:r w:rsidRPr="00096BE6">
        <w:rPr>
          <w:kern w:val="3"/>
          <w:szCs w:val="28"/>
        </w:rPr>
        <w:t xml:space="preserve"> </w:t>
      </w:r>
      <w:r w:rsidRPr="00FA42B7">
        <w:rPr>
          <w:rFonts w:ascii="Times New Roman" w:hAnsi="Times New Roman"/>
          <w:sz w:val="28"/>
        </w:rPr>
        <w:t>(далее -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1.2.1.2. на официальном сайте Администрации в информационно-телекоммуникационной сети «Интернет» </w:t>
      </w:r>
      <w:r w:rsidRPr="00022977">
        <w:rPr>
          <w:rFonts w:ascii="Times New Roman" w:hAnsi="Times New Roman"/>
          <w:sz w:val="28"/>
          <w:szCs w:val="28"/>
        </w:rPr>
        <w:t xml:space="preserve">http://g37.tmbreg.ru/ </w:t>
      </w:r>
      <w:r w:rsidRPr="00FA42B7">
        <w:rPr>
          <w:rFonts w:ascii="Times New Roman" w:hAnsi="Times New Roman"/>
          <w:sz w:val="28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  </w:t>
      </w:r>
      <w:hyperlink r:id="rId9">
        <w:r w:rsidRPr="00FA42B7">
          <w:rPr>
            <w:rFonts w:ascii="Times New Roman" w:hAnsi="Times New Roman"/>
            <w:sz w:val="28"/>
            <w:u w:val="single"/>
          </w:rPr>
          <w:t>https</w:t>
        </w:r>
      </w:hyperlink>
      <w:r w:rsidRPr="00FA42B7">
        <w:rPr>
          <w:rFonts w:ascii="Times New Roman" w:hAnsi="Times New Roman"/>
          <w:sz w:val="28"/>
        </w:rPr>
        <w:t xml:space="preserve"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</w:t>
      </w:r>
      <w:hyperlink r:id="rId10">
        <w:r w:rsidRPr="00FA42B7">
          <w:rPr>
            <w:rFonts w:ascii="Times New Roman" w:hAnsi="Times New Roman"/>
            <w:sz w:val="28"/>
            <w:u w:val="single"/>
          </w:rPr>
          <w:t>https://www.gosuslugi68.ru</w:t>
        </w:r>
      </w:hyperlink>
      <w:r w:rsidRPr="00FA42B7">
        <w:rPr>
          <w:rFonts w:ascii="Times New Roman" w:hAnsi="Times New Roman"/>
          <w:sz w:val="28"/>
        </w:rPr>
        <w:t xml:space="preserve">  (далее — региональный портал).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Администрация обеспечивает актуализацию информации в течение десяти рабочих дней с момента возникновения необходимости данной актуализации.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Информацию по вопросам предоставления муниципальной услуги заявитель получает обратившись в Администрацию лично в устной или письменной форме, на информационных стендах (информационных уголках) в Администрации, по телефону, по электронной почте, посредством почтовой связи, на официальном сайте Администрации, на Едином портале, региональном портале.</w:t>
      </w:r>
    </w:p>
    <w:p w:rsidR="00484FB8" w:rsidRPr="00FA42B7" w:rsidRDefault="00484FB8" w:rsidP="005229E9">
      <w:pPr>
        <w:ind w:firstLine="851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Информация о порядке и сроках предоставления муниципальной услуги предоставляется заявителю бесплатно.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1.2.2. </w:t>
      </w:r>
      <w:r w:rsidRPr="009F6643">
        <w:rPr>
          <w:rFonts w:ascii="Times New Roman" w:hAnsi="Times New Roman"/>
          <w:sz w:val="28"/>
        </w:rPr>
        <w:t>Информация о месте нахождения Администрации: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адрес: 393360, Тамбовская область, г.Кирсанов, ул.Советская, д.29.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Прием документов для целей предоставления муниципальной услуги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осуществляется по адресу: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393360, Тамбовская область, г.Кирсанов, ул.Советская,д.29, кабинет 6;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 xml:space="preserve">Телефон: </w:t>
      </w:r>
      <w:r>
        <w:rPr>
          <w:rFonts w:ascii="Times New Roman" w:hAnsi="Times New Roman"/>
          <w:i/>
          <w:sz w:val="28"/>
        </w:rPr>
        <w:t>+7</w:t>
      </w:r>
      <w:r w:rsidRPr="009F6643">
        <w:rPr>
          <w:rFonts w:ascii="Times New Roman" w:hAnsi="Times New Roman"/>
          <w:i/>
          <w:sz w:val="28"/>
        </w:rPr>
        <w:t xml:space="preserve"> (47537) 3-46-64, 3-26-43.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Официальный сайт Администрации: http://g37.tmbreg.ru.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Адрес электронной почты Администрации: post@g37.tambov.gov.ru.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sz w:val="28"/>
        </w:rPr>
        <w:t>1.2.3. График работы Администрации: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понедельник</w:t>
      </w:r>
      <w:r w:rsidRPr="009F6643">
        <w:rPr>
          <w:rFonts w:ascii="Times New Roman" w:hAnsi="Times New Roman"/>
          <w:i/>
          <w:sz w:val="28"/>
        </w:rPr>
        <w:tab/>
        <w:t>с 08.00 до 17.00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вторник</w:t>
      </w:r>
      <w:r w:rsidRPr="009F6643">
        <w:rPr>
          <w:rFonts w:ascii="Times New Roman" w:hAnsi="Times New Roman"/>
          <w:i/>
          <w:sz w:val="28"/>
        </w:rPr>
        <w:tab/>
        <w:t>с 08.00 до 17.00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среда</w:t>
      </w:r>
      <w:r w:rsidRPr="009F6643">
        <w:rPr>
          <w:rFonts w:ascii="Times New Roman" w:hAnsi="Times New Roman"/>
          <w:i/>
          <w:sz w:val="28"/>
        </w:rPr>
        <w:tab/>
        <w:t xml:space="preserve">с </w:t>
      </w:r>
      <w:r w:rsidRPr="009F6643">
        <w:rPr>
          <w:rFonts w:ascii="Times New Roman" w:hAnsi="Times New Roman"/>
          <w:i/>
          <w:sz w:val="28"/>
        </w:rPr>
        <w:tab/>
        <w:t>08.00 до 17.00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четверг</w:t>
      </w:r>
      <w:r w:rsidRPr="009F6643">
        <w:rPr>
          <w:rFonts w:ascii="Times New Roman" w:hAnsi="Times New Roman"/>
          <w:i/>
          <w:sz w:val="28"/>
        </w:rPr>
        <w:tab/>
        <w:t>с 08.00 до 17.00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пятница</w:t>
      </w:r>
      <w:r w:rsidRPr="009F6643">
        <w:rPr>
          <w:rFonts w:ascii="Times New Roman" w:hAnsi="Times New Roman"/>
          <w:i/>
          <w:sz w:val="28"/>
        </w:rPr>
        <w:tab/>
        <w:t>с 08.00 до 17.00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суббота</w:t>
      </w:r>
      <w:r w:rsidRPr="009F6643">
        <w:rPr>
          <w:rFonts w:ascii="Times New Roman" w:hAnsi="Times New Roman"/>
          <w:i/>
          <w:sz w:val="28"/>
        </w:rPr>
        <w:tab/>
        <w:t>выходной день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 xml:space="preserve">воскресенье </w:t>
      </w:r>
      <w:r w:rsidRPr="009F6643">
        <w:rPr>
          <w:rFonts w:ascii="Times New Roman" w:hAnsi="Times New Roman"/>
          <w:i/>
          <w:sz w:val="28"/>
        </w:rPr>
        <w:tab/>
        <w:t>выходной день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перерыв на обед</w:t>
      </w:r>
      <w:r w:rsidRPr="009F6643">
        <w:rPr>
          <w:rFonts w:ascii="Times New Roman" w:hAnsi="Times New Roman"/>
          <w:i/>
          <w:sz w:val="28"/>
        </w:rPr>
        <w:tab/>
        <w:t>с 12.00 до 13.00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sz w:val="28"/>
        </w:rPr>
        <w:t>1.2.4. Часы приема заявителей по вопросам предоставления муниципальной услуги Администрацией: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понедельник</w:t>
      </w:r>
      <w:r w:rsidRPr="009F6643">
        <w:rPr>
          <w:rFonts w:ascii="Times New Roman" w:hAnsi="Times New Roman"/>
          <w:i/>
          <w:sz w:val="28"/>
        </w:rPr>
        <w:tab/>
        <w:t>неприёмный день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вторник</w:t>
      </w:r>
      <w:r w:rsidRPr="009F6643">
        <w:rPr>
          <w:rFonts w:ascii="Times New Roman" w:hAnsi="Times New Roman"/>
          <w:i/>
          <w:sz w:val="28"/>
        </w:rPr>
        <w:tab/>
        <w:t xml:space="preserve"> с 9.00 до 16.00, обеденный перерыв с 12.00 до 13.00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среда</w:t>
      </w:r>
      <w:r w:rsidRPr="009F6643">
        <w:rPr>
          <w:rFonts w:ascii="Times New Roman" w:hAnsi="Times New Roman"/>
          <w:i/>
          <w:sz w:val="28"/>
        </w:rPr>
        <w:tab/>
        <w:t xml:space="preserve"> </w:t>
      </w:r>
      <w:r w:rsidRPr="009F6643">
        <w:rPr>
          <w:rFonts w:ascii="Times New Roman" w:hAnsi="Times New Roman"/>
          <w:i/>
          <w:sz w:val="28"/>
        </w:rPr>
        <w:tab/>
        <w:t>с 9.00 до 16.00, обеденный перерыв с 12.00 до 13.00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четверг</w:t>
      </w:r>
      <w:r w:rsidRPr="009F6643">
        <w:rPr>
          <w:rFonts w:ascii="Times New Roman" w:hAnsi="Times New Roman"/>
          <w:i/>
          <w:sz w:val="28"/>
        </w:rPr>
        <w:tab/>
        <w:t>с 9.00 до 16.00, обеденный перерыв с 12.00 до 13.00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пятница</w:t>
      </w:r>
      <w:r w:rsidRPr="009F6643">
        <w:rPr>
          <w:rFonts w:ascii="Times New Roman" w:hAnsi="Times New Roman"/>
          <w:i/>
          <w:sz w:val="28"/>
        </w:rPr>
        <w:tab/>
        <w:t>неприёмный день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суббота</w:t>
      </w:r>
      <w:r w:rsidRPr="009F6643">
        <w:rPr>
          <w:rFonts w:ascii="Times New Roman" w:hAnsi="Times New Roman"/>
          <w:i/>
          <w:sz w:val="28"/>
        </w:rPr>
        <w:tab/>
        <w:t>выходной день</w:t>
      </w:r>
    </w:p>
    <w:p w:rsidR="00484FB8" w:rsidRPr="009F6643" w:rsidRDefault="00484FB8" w:rsidP="009F6643">
      <w:pPr>
        <w:suppressAutoHyphens/>
        <w:ind w:firstLine="709"/>
        <w:jc w:val="both"/>
        <w:rPr>
          <w:rFonts w:ascii="Times New Roman" w:hAnsi="Times New Roman"/>
          <w:i/>
          <w:sz w:val="28"/>
        </w:rPr>
      </w:pPr>
      <w:r w:rsidRPr="009F6643">
        <w:rPr>
          <w:rFonts w:ascii="Times New Roman" w:hAnsi="Times New Roman"/>
          <w:i/>
          <w:sz w:val="28"/>
        </w:rPr>
        <w:t>воскресенье</w:t>
      </w:r>
      <w:r w:rsidRPr="009F6643">
        <w:rPr>
          <w:rFonts w:ascii="Times New Roman" w:hAnsi="Times New Roman"/>
          <w:i/>
          <w:sz w:val="28"/>
        </w:rPr>
        <w:tab/>
        <w:t xml:space="preserve"> выходной день</w:t>
      </w:r>
    </w:p>
    <w:p w:rsidR="00484FB8" w:rsidRPr="00FA42B7" w:rsidRDefault="00484FB8" w:rsidP="009F6643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1.2.5. В предоставлении муниципальной услуги участвуют: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1.2.5.1. </w:t>
      </w:r>
      <w:r w:rsidRPr="009F6643">
        <w:rPr>
          <w:rFonts w:ascii="Times New Roman" w:hAnsi="Times New Roman"/>
          <w:sz w:val="28"/>
        </w:rPr>
        <w:t>Управление Федеральной службы государственной регистрации, кадастра и картографии по Тамбовской области: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 xml:space="preserve">- адрес: </w:t>
      </w:r>
      <w:smartTag w:uri="urn:schemas-microsoft-com:office:smarttags" w:element="metricconverter">
        <w:smartTagPr>
          <w:attr w:name="ProductID" w:val="392000, г"/>
        </w:smartTagPr>
        <w:r w:rsidRPr="009F6643">
          <w:rPr>
            <w:rFonts w:ascii="Times New Roman" w:hAnsi="Times New Roman"/>
            <w:i/>
            <w:iCs/>
            <w:sz w:val="28"/>
          </w:rPr>
          <w:t>392000, г</w:t>
        </w:r>
      </w:smartTag>
      <w:r w:rsidRPr="009F6643">
        <w:rPr>
          <w:rFonts w:ascii="Times New Roman" w:hAnsi="Times New Roman"/>
          <w:i/>
          <w:iCs/>
          <w:sz w:val="28"/>
        </w:rPr>
        <w:t>. Тамбов, ул. Сергея Рахманинова, д. 1А;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- телефон для справок:</w:t>
      </w:r>
      <w:r>
        <w:rPr>
          <w:rFonts w:ascii="Times New Roman" w:hAnsi="Times New Roman"/>
          <w:i/>
          <w:iCs/>
          <w:sz w:val="28"/>
        </w:rPr>
        <w:t>+7</w:t>
      </w:r>
      <w:r w:rsidRPr="009F6643">
        <w:rPr>
          <w:rFonts w:ascii="Times New Roman" w:hAnsi="Times New Roman"/>
          <w:i/>
          <w:iCs/>
          <w:sz w:val="28"/>
        </w:rPr>
        <w:t xml:space="preserve"> (4752) 72-80-02, 79-58-05;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- график (режим) работы: понедельник - четверг: с 8.30 до 17.30, пятница: с 9.00 до 16.15, перерыв с 12.30 до 13.15.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В день, предшествующий праздничному, продолжительность рабочего дня сокращается на один час;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выходные дни: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суббота, воскресенье, нерабочие праздничные дни;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- адрес электронной почты: 68_upr@rosreestr.ru;</w:t>
      </w:r>
    </w:p>
    <w:p w:rsidR="00484FB8" w:rsidRPr="009F6643" w:rsidRDefault="00484FB8" w:rsidP="009F6643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- официальный сайт: https://rosreestr.gov.ru.</w:t>
      </w:r>
    </w:p>
    <w:p w:rsidR="00484FB8" w:rsidRPr="00486316" w:rsidRDefault="00484FB8" w:rsidP="009F664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86316">
        <w:rPr>
          <w:rFonts w:ascii="Times New Roman" w:hAnsi="Times New Roman"/>
          <w:sz w:val="28"/>
          <w:szCs w:val="28"/>
        </w:rPr>
        <w:t>1.2.5.2. Департамент по недропользованию по Центральному федеральному округу: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 xml:space="preserve">- адрес: </w:t>
      </w:r>
      <w:smartTag w:uri="urn:schemas-microsoft-com:office:smarttags" w:element="metricconverter">
        <w:smartTagPr>
          <w:attr w:name="ProductID" w:val="392018, г"/>
        </w:smartTagPr>
        <w:r w:rsidRPr="00A51F89">
          <w:rPr>
            <w:rFonts w:ascii="Times New Roman" w:hAnsi="Times New Roman"/>
            <w:i/>
            <w:color w:val="000000"/>
            <w:sz w:val="28"/>
            <w:szCs w:val="28"/>
            <w:shd w:val="clear" w:color="auto" w:fill="FFFFFF"/>
          </w:rPr>
          <w:t>392018, г</w:t>
        </w:r>
      </w:smartTag>
      <w:r w:rsidRPr="00A51F89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. Тамбов, ул. Широкая, д. 6</w:t>
      </w:r>
      <w:r w:rsidRPr="00A51F89">
        <w:rPr>
          <w:rFonts w:ascii="Times New Roman" w:hAnsi="Times New Roman"/>
          <w:i/>
          <w:iCs/>
          <w:sz w:val="28"/>
          <w:szCs w:val="28"/>
        </w:rPr>
        <w:t>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>- телефон для справок: +7</w:t>
      </w:r>
      <w:r w:rsidRPr="00A51F89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(4752) 53-40-33</w:t>
      </w:r>
      <w:r w:rsidRPr="00A51F89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51F89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53-35-31</w:t>
      </w:r>
      <w:r w:rsidRPr="00A51F89">
        <w:rPr>
          <w:rFonts w:ascii="Times New Roman" w:hAnsi="Times New Roman"/>
          <w:i/>
          <w:iCs/>
          <w:sz w:val="28"/>
          <w:szCs w:val="28"/>
        </w:rPr>
        <w:t>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 xml:space="preserve">- график (режим) работы: понедельник - </w:t>
      </w:r>
      <w:r w:rsidRPr="001F344E">
        <w:rPr>
          <w:rFonts w:ascii="Times New Roman" w:hAnsi="Times New Roman"/>
          <w:i/>
          <w:iCs/>
          <w:sz w:val="28"/>
          <w:szCs w:val="28"/>
        </w:rPr>
        <w:t>пятница: с 8.30 до 16.00;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>В день, предшествующий праздничному, продолжительность рабочего дня сокращается на один час;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>выходные дни: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>суббота, воскресенье, нерабочие праздничные дни;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 xml:space="preserve">- адрес электронной почты: </w:t>
      </w:r>
      <w:hyperlink r:id="rId11" w:history="1">
        <w:r w:rsidRPr="00A51F89">
          <w:rPr>
            <w:rStyle w:val="Hyperlink"/>
            <w:rFonts w:ascii="Times New Roman" w:hAnsi="Times New Roman"/>
            <w:i/>
            <w:color w:val="000000"/>
            <w:sz w:val="28"/>
            <w:szCs w:val="28"/>
            <w:shd w:val="clear" w:color="auto" w:fill="FFFFFF"/>
          </w:rPr>
          <w:t>tambov@rosnedra.gov.ru</w:t>
        </w:r>
      </w:hyperlink>
      <w:r w:rsidRPr="00A51F89">
        <w:rPr>
          <w:rFonts w:ascii="Times New Roman" w:hAnsi="Times New Roman"/>
          <w:i/>
          <w:iCs/>
          <w:sz w:val="28"/>
          <w:szCs w:val="28"/>
        </w:rPr>
        <w:t>;</w:t>
      </w:r>
    </w:p>
    <w:p w:rsidR="00484FB8" w:rsidRPr="00A51F89" w:rsidRDefault="00484FB8" w:rsidP="009F655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51F89">
        <w:rPr>
          <w:rFonts w:ascii="Times New Roman" w:hAnsi="Times New Roman"/>
          <w:i/>
          <w:iCs/>
          <w:sz w:val="28"/>
          <w:szCs w:val="28"/>
        </w:rPr>
        <w:t xml:space="preserve">- официальный сайт: </w:t>
      </w:r>
      <w:r w:rsidRPr="00A51F89">
        <w:rPr>
          <w:rFonts w:ascii="Times New Roman" w:hAnsi="Times New Roman"/>
          <w:i/>
          <w:iCs/>
          <w:sz w:val="28"/>
          <w:szCs w:val="28"/>
          <w:lang w:val="en-US"/>
        </w:rPr>
        <w:t>cfo</w:t>
      </w:r>
      <w:r w:rsidRPr="00A51F89">
        <w:rPr>
          <w:rFonts w:ascii="Times New Roman" w:hAnsi="Times New Roman"/>
          <w:i/>
          <w:iCs/>
          <w:sz w:val="28"/>
          <w:szCs w:val="28"/>
        </w:rPr>
        <w:t>.</w:t>
      </w:r>
      <w:r w:rsidRPr="00A51F89">
        <w:rPr>
          <w:rFonts w:ascii="Times New Roman" w:hAnsi="Times New Roman"/>
          <w:i/>
          <w:iCs/>
          <w:sz w:val="28"/>
          <w:szCs w:val="28"/>
          <w:lang w:val="en-US"/>
        </w:rPr>
        <w:t>rosnedra</w:t>
      </w:r>
      <w:r w:rsidRPr="00A51F89">
        <w:rPr>
          <w:rFonts w:ascii="Times New Roman" w:hAnsi="Times New Roman"/>
          <w:i/>
          <w:iCs/>
          <w:sz w:val="28"/>
          <w:szCs w:val="28"/>
        </w:rPr>
        <w:t>.</w:t>
      </w:r>
      <w:r w:rsidRPr="00A51F89">
        <w:rPr>
          <w:rFonts w:ascii="Times New Roman" w:hAnsi="Times New Roman"/>
          <w:i/>
          <w:iCs/>
          <w:sz w:val="28"/>
          <w:szCs w:val="28"/>
          <w:lang w:val="en-US"/>
        </w:rPr>
        <w:t>gov</w:t>
      </w:r>
      <w:r w:rsidRPr="00A51F89">
        <w:rPr>
          <w:rFonts w:ascii="Times New Roman" w:hAnsi="Times New Roman"/>
          <w:i/>
          <w:iCs/>
          <w:sz w:val="28"/>
          <w:szCs w:val="28"/>
        </w:rPr>
        <w:t>.</w:t>
      </w:r>
      <w:r w:rsidRPr="00A51F89">
        <w:rPr>
          <w:rFonts w:ascii="Times New Roman" w:hAnsi="Times New Roman"/>
          <w:i/>
          <w:iCs/>
          <w:sz w:val="28"/>
          <w:szCs w:val="28"/>
          <w:lang w:val="en-US"/>
        </w:rPr>
        <w:t>ru</w:t>
      </w:r>
      <w:r w:rsidRPr="00A51F89">
        <w:rPr>
          <w:rFonts w:ascii="Times New Roman" w:hAnsi="Times New Roman"/>
          <w:i/>
          <w:iCs/>
          <w:sz w:val="28"/>
          <w:szCs w:val="28"/>
        </w:rPr>
        <w:t>.</w:t>
      </w:r>
    </w:p>
    <w:p w:rsidR="00484FB8" w:rsidRPr="00432D5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432D57">
        <w:rPr>
          <w:rFonts w:ascii="Times New Roman" w:hAnsi="Times New Roman"/>
          <w:sz w:val="28"/>
        </w:rPr>
        <w:t>1.2.5.3. Управление по охране окружающей среды и природопользованию Тамбовской области:</w:t>
      </w:r>
    </w:p>
    <w:p w:rsidR="00484FB8" w:rsidRPr="00486316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486316">
        <w:rPr>
          <w:rFonts w:ascii="Times New Roman" w:hAnsi="Times New Roman"/>
          <w:i/>
          <w:iCs/>
          <w:sz w:val="28"/>
        </w:rPr>
        <w:t xml:space="preserve">- адрес: </w:t>
      </w:r>
      <w:smartTag w:uri="urn:schemas-microsoft-com:office:smarttags" w:element="metricconverter">
        <w:smartTagPr>
          <w:attr w:name="ProductID" w:val="392036, г"/>
        </w:smartTagPr>
        <w:r>
          <w:rPr>
            <w:rFonts w:ascii="Times New Roman" w:hAnsi="Times New Roman"/>
            <w:i/>
            <w:iCs/>
            <w:sz w:val="28"/>
          </w:rPr>
          <w:t>392036</w:t>
        </w:r>
        <w:r w:rsidRPr="00486316">
          <w:rPr>
            <w:rFonts w:ascii="Times New Roman" w:hAnsi="Times New Roman"/>
            <w:i/>
            <w:iCs/>
            <w:sz w:val="28"/>
          </w:rPr>
          <w:t>, г</w:t>
        </w:r>
      </w:smartTag>
      <w:r w:rsidRPr="00486316">
        <w:rPr>
          <w:rFonts w:ascii="Times New Roman" w:hAnsi="Times New Roman"/>
          <w:i/>
          <w:iCs/>
          <w:sz w:val="28"/>
        </w:rPr>
        <w:t xml:space="preserve">. </w:t>
      </w:r>
      <w:r>
        <w:rPr>
          <w:rFonts w:ascii="Times New Roman" w:hAnsi="Times New Roman"/>
          <w:i/>
          <w:iCs/>
          <w:sz w:val="28"/>
        </w:rPr>
        <w:t>Тамбов</w:t>
      </w:r>
      <w:r w:rsidRPr="00486316">
        <w:rPr>
          <w:rFonts w:ascii="Times New Roman" w:hAnsi="Times New Roman"/>
          <w:i/>
          <w:iCs/>
          <w:sz w:val="28"/>
        </w:rPr>
        <w:t xml:space="preserve">, </w:t>
      </w:r>
      <w:r>
        <w:rPr>
          <w:rFonts w:ascii="Times New Roman" w:hAnsi="Times New Roman"/>
          <w:i/>
          <w:iCs/>
          <w:sz w:val="28"/>
        </w:rPr>
        <w:t>ул. Базарная</w:t>
      </w:r>
      <w:r w:rsidRPr="00486316">
        <w:rPr>
          <w:rFonts w:ascii="Times New Roman" w:hAnsi="Times New Roman"/>
          <w:i/>
          <w:iCs/>
          <w:sz w:val="28"/>
        </w:rPr>
        <w:t>,</w:t>
      </w:r>
      <w:r>
        <w:rPr>
          <w:rFonts w:ascii="Times New Roman" w:hAnsi="Times New Roman"/>
          <w:i/>
          <w:iCs/>
          <w:sz w:val="28"/>
        </w:rPr>
        <w:t xml:space="preserve"> д. 104</w:t>
      </w:r>
      <w:r w:rsidRPr="00486316">
        <w:rPr>
          <w:rFonts w:ascii="Times New Roman" w:hAnsi="Times New Roman"/>
          <w:i/>
          <w:iCs/>
          <w:sz w:val="28"/>
        </w:rPr>
        <w:t>;</w:t>
      </w:r>
    </w:p>
    <w:p w:rsidR="00484FB8" w:rsidRPr="00486316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486316">
        <w:rPr>
          <w:rFonts w:ascii="Times New Roman" w:hAnsi="Times New Roman"/>
          <w:i/>
          <w:iCs/>
          <w:sz w:val="28"/>
        </w:rPr>
        <w:t xml:space="preserve">- телефон для справок: </w:t>
      </w:r>
      <w:r>
        <w:rPr>
          <w:rFonts w:ascii="Times New Roman" w:hAnsi="Times New Roman"/>
          <w:i/>
          <w:iCs/>
          <w:sz w:val="28"/>
        </w:rPr>
        <w:t xml:space="preserve">+7 </w:t>
      </w:r>
      <w:r w:rsidRPr="00486316">
        <w:rPr>
          <w:rFonts w:ascii="Times New Roman" w:hAnsi="Times New Roman"/>
          <w:i/>
          <w:iCs/>
          <w:sz w:val="28"/>
        </w:rPr>
        <w:t>(</w:t>
      </w:r>
      <w:r>
        <w:rPr>
          <w:rFonts w:ascii="Times New Roman" w:hAnsi="Times New Roman"/>
          <w:i/>
          <w:iCs/>
          <w:sz w:val="28"/>
        </w:rPr>
        <w:t>4752</w:t>
      </w:r>
      <w:r w:rsidRPr="00486316">
        <w:rPr>
          <w:rFonts w:ascii="Times New Roman" w:hAnsi="Times New Roman"/>
          <w:i/>
          <w:iCs/>
          <w:sz w:val="28"/>
        </w:rPr>
        <w:t xml:space="preserve">) </w:t>
      </w:r>
      <w:r>
        <w:rPr>
          <w:rFonts w:ascii="Times New Roman" w:hAnsi="Times New Roman"/>
          <w:i/>
          <w:iCs/>
          <w:sz w:val="28"/>
        </w:rPr>
        <w:t>79</w:t>
      </w:r>
      <w:r w:rsidRPr="00486316">
        <w:rPr>
          <w:rFonts w:ascii="Times New Roman" w:hAnsi="Times New Roman"/>
          <w:i/>
          <w:iCs/>
          <w:sz w:val="28"/>
        </w:rPr>
        <w:t>-</w:t>
      </w:r>
      <w:r>
        <w:rPr>
          <w:rFonts w:ascii="Times New Roman" w:hAnsi="Times New Roman"/>
          <w:i/>
          <w:iCs/>
          <w:sz w:val="28"/>
        </w:rPr>
        <w:t>14</w:t>
      </w:r>
      <w:r w:rsidRPr="00486316">
        <w:rPr>
          <w:rFonts w:ascii="Times New Roman" w:hAnsi="Times New Roman"/>
          <w:i/>
          <w:iCs/>
          <w:sz w:val="28"/>
        </w:rPr>
        <w:t>-</w:t>
      </w:r>
      <w:r>
        <w:rPr>
          <w:rFonts w:ascii="Times New Roman" w:hAnsi="Times New Roman"/>
          <w:i/>
          <w:iCs/>
          <w:sz w:val="28"/>
        </w:rPr>
        <w:t>42, 79-14-41;</w:t>
      </w:r>
    </w:p>
    <w:p w:rsidR="00484FB8" w:rsidRPr="00486316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8A5ACD">
        <w:rPr>
          <w:rFonts w:ascii="Times New Roman" w:hAnsi="Times New Roman"/>
          <w:i/>
          <w:iCs/>
          <w:sz w:val="28"/>
        </w:rPr>
        <w:t>- график (режим) работы: понедельник - пятница: с 8.30 до 17.30,</w:t>
      </w:r>
      <w:r>
        <w:rPr>
          <w:rFonts w:ascii="Times New Roman" w:hAnsi="Times New Roman"/>
          <w:i/>
          <w:iCs/>
          <w:sz w:val="28"/>
        </w:rPr>
        <w:t xml:space="preserve"> перерыв с 12.30 до 13.30;</w:t>
      </w:r>
    </w:p>
    <w:p w:rsidR="00484FB8" w:rsidRPr="009F6643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486316">
        <w:rPr>
          <w:rFonts w:ascii="Times New Roman" w:hAnsi="Times New Roman"/>
          <w:i/>
          <w:iCs/>
          <w:sz w:val="28"/>
        </w:rPr>
        <w:t>В день, предшествующий праздничному, продолжительность рабочего дня сокращается на один час;</w:t>
      </w:r>
    </w:p>
    <w:p w:rsidR="00484FB8" w:rsidRPr="009F6643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выходные дни:</w:t>
      </w:r>
    </w:p>
    <w:p w:rsidR="00484FB8" w:rsidRPr="009F6643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>суббота, воскресенье, нерабочие праздничные дни;</w:t>
      </w:r>
    </w:p>
    <w:p w:rsidR="00484FB8" w:rsidRPr="009F6643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 xml:space="preserve">- адрес электронной почты: </w:t>
      </w:r>
      <w:r>
        <w:rPr>
          <w:rFonts w:ascii="Times New Roman" w:hAnsi="Times New Roman"/>
          <w:i/>
          <w:iCs/>
          <w:sz w:val="28"/>
          <w:lang w:val="en-US"/>
        </w:rPr>
        <w:t>post</w:t>
      </w:r>
      <w:r w:rsidRPr="00E158B4">
        <w:rPr>
          <w:rFonts w:ascii="Times New Roman" w:hAnsi="Times New Roman"/>
          <w:i/>
          <w:iCs/>
          <w:sz w:val="28"/>
        </w:rPr>
        <w:t>@</w:t>
      </w:r>
      <w:r>
        <w:rPr>
          <w:rFonts w:ascii="Times New Roman" w:hAnsi="Times New Roman"/>
          <w:i/>
          <w:iCs/>
          <w:sz w:val="28"/>
          <w:lang w:val="en-US"/>
        </w:rPr>
        <w:t>opr</w:t>
      </w:r>
      <w:r w:rsidRPr="00751547">
        <w:rPr>
          <w:rFonts w:ascii="Times New Roman" w:hAnsi="Times New Roman"/>
          <w:i/>
          <w:iCs/>
          <w:sz w:val="28"/>
        </w:rPr>
        <w:t>.</w:t>
      </w:r>
      <w:r>
        <w:rPr>
          <w:rFonts w:ascii="Times New Roman" w:hAnsi="Times New Roman"/>
          <w:i/>
          <w:iCs/>
          <w:sz w:val="28"/>
          <w:lang w:val="en-US"/>
        </w:rPr>
        <w:t>tambov</w:t>
      </w:r>
      <w:r w:rsidRPr="00E158B4">
        <w:rPr>
          <w:rFonts w:ascii="Times New Roman" w:hAnsi="Times New Roman"/>
          <w:i/>
          <w:iCs/>
          <w:sz w:val="28"/>
        </w:rPr>
        <w:t>.</w:t>
      </w:r>
      <w:r>
        <w:rPr>
          <w:rFonts w:ascii="Times New Roman" w:hAnsi="Times New Roman"/>
          <w:i/>
          <w:iCs/>
          <w:sz w:val="28"/>
          <w:lang w:val="en-US"/>
        </w:rPr>
        <w:t>gov</w:t>
      </w:r>
      <w:r w:rsidRPr="00E158B4">
        <w:rPr>
          <w:rFonts w:ascii="Times New Roman" w:hAnsi="Times New Roman"/>
          <w:i/>
          <w:iCs/>
          <w:sz w:val="28"/>
        </w:rPr>
        <w:t>.</w:t>
      </w:r>
      <w:r>
        <w:rPr>
          <w:rFonts w:ascii="Times New Roman" w:hAnsi="Times New Roman"/>
          <w:i/>
          <w:iCs/>
          <w:sz w:val="28"/>
          <w:lang w:val="en-US"/>
        </w:rPr>
        <w:t>ru</w:t>
      </w:r>
      <w:r w:rsidRPr="009F6643">
        <w:rPr>
          <w:rFonts w:ascii="Times New Roman" w:hAnsi="Times New Roman"/>
          <w:i/>
          <w:iCs/>
          <w:sz w:val="28"/>
        </w:rPr>
        <w:t>;</w:t>
      </w:r>
    </w:p>
    <w:p w:rsidR="00484FB8" w:rsidRPr="009F6643" w:rsidRDefault="00484FB8" w:rsidP="00486316">
      <w:pPr>
        <w:ind w:firstLine="709"/>
        <w:jc w:val="both"/>
        <w:rPr>
          <w:rFonts w:ascii="Times New Roman" w:hAnsi="Times New Roman"/>
          <w:sz w:val="28"/>
        </w:rPr>
      </w:pPr>
      <w:r w:rsidRPr="009F6643">
        <w:rPr>
          <w:rFonts w:ascii="Times New Roman" w:hAnsi="Times New Roman"/>
          <w:i/>
          <w:iCs/>
          <w:sz w:val="28"/>
        </w:rPr>
        <w:t xml:space="preserve">- официальный сайт: </w:t>
      </w:r>
      <w:r>
        <w:rPr>
          <w:rFonts w:ascii="Times New Roman" w:hAnsi="Times New Roman"/>
          <w:i/>
          <w:iCs/>
          <w:sz w:val="28"/>
          <w:lang w:val="en-US"/>
        </w:rPr>
        <w:t>opt</w:t>
      </w:r>
      <w:r w:rsidRPr="00432D57">
        <w:rPr>
          <w:rFonts w:ascii="Times New Roman" w:hAnsi="Times New Roman"/>
          <w:i/>
          <w:iCs/>
          <w:sz w:val="28"/>
        </w:rPr>
        <w:t>.</w:t>
      </w:r>
      <w:r>
        <w:rPr>
          <w:rFonts w:ascii="Times New Roman" w:hAnsi="Times New Roman"/>
          <w:i/>
          <w:iCs/>
          <w:sz w:val="28"/>
          <w:lang w:val="en-US"/>
        </w:rPr>
        <w:t>tmbreg</w:t>
      </w:r>
      <w:r w:rsidRPr="00E158B4">
        <w:rPr>
          <w:rFonts w:ascii="Times New Roman" w:hAnsi="Times New Roman"/>
          <w:i/>
          <w:iCs/>
          <w:sz w:val="28"/>
        </w:rPr>
        <w:t>.</w:t>
      </w:r>
      <w:r>
        <w:rPr>
          <w:rFonts w:ascii="Times New Roman" w:hAnsi="Times New Roman"/>
          <w:i/>
          <w:iCs/>
          <w:sz w:val="28"/>
          <w:lang w:val="en-US"/>
        </w:rPr>
        <w:t>ru</w:t>
      </w:r>
      <w:r w:rsidRPr="009F6643">
        <w:rPr>
          <w:rFonts w:ascii="Times New Roman" w:hAnsi="Times New Roman"/>
          <w:i/>
          <w:iCs/>
          <w:sz w:val="28"/>
        </w:rPr>
        <w:t>.</w:t>
      </w:r>
    </w:p>
    <w:p w:rsidR="00484FB8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pacing w:after="200" w:line="276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 Стандарт предоставления муниципальной услуги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2.1. Наименование муниципальной услуги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665A3">
      <w:pPr>
        <w:spacing w:line="276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sz w:val="28"/>
        </w:rPr>
        <w:t>Наименование муниципальной услуги: «Выдача разрешения на использование земель или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Федерации».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2.2. Наименование органа,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предоставляющего муниципальную услугу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3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Муниципальная услуга предоставляется Администрацией.</w:t>
      </w:r>
    </w:p>
    <w:p w:rsidR="00484FB8" w:rsidRPr="00FA42B7" w:rsidRDefault="00484FB8" w:rsidP="005229E9">
      <w:pPr>
        <w:ind w:firstLine="703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2.3. Результат предоставления муниципальной услуги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2.3.1. Результатом предоставления муниципальной услуги является:</w:t>
      </w:r>
    </w:p>
    <w:p w:rsidR="00484FB8" w:rsidRPr="00FA42B7" w:rsidRDefault="00484FB8" w:rsidP="00AB586F">
      <w:pPr>
        <w:spacing w:line="276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sz w:val="28"/>
        </w:rPr>
        <w:t>2.3.1.1 постановление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</w:t>
      </w:r>
      <w:r>
        <w:rPr>
          <w:rFonts w:ascii="Times New Roman" w:hAnsi="Times New Roman"/>
          <w:sz w:val="28"/>
        </w:rPr>
        <w:t>го кодекса Российской Федерации</w:t>
      </w:r>
      <w:r w:rsidRPr="00F73DE8">
        <w:rPr>
          <w:rFonts w:ascii="Times New Roman" w:hAnsi="Times New Roman"/>
          <w:sz w:val="28"/>
        </w:rPr>
        <w:t>;</w:t>
      </w:r>
    </w:p>
    <w:p w:rsidR="00484FB8" w:rsidRPr="00FA42B7" w:rsidRDefault="00484FB8" w:rsidP="00AB586F">
      <w:pPr>
        <w:spacing w:line="276" w:lineRule="auto"/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2.3.1.2. постановление об отказе в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20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21B3B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21B3B">
        <w:rPr>
          <w:rFonts w:ascii="Times New Roman" w:hAnsi="Times New Roman"/>
          <w:sz w:val="28"/>
        </w:rPr>
        <w:t>2.4.1. Решение о выдаче или об отказе в выдаче разрешения принимается администрацией в течение 25 дней со дня поступления заявления и в течение 3 рабочих дней со дня принятия указанного решения направляется заявителю заказным письмом с приложением представленных им документов.</w:t>
      </w:r>
    </w:p>
    <w:p w:rsidR="00484FB8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2.4.2. 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области, муниципальными правовыми актами.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b/>
          <w:sz w:val="28"/>
        </w:rPr>
        <w:t>2.5. Перечень нормативных правовых актов, регулирующих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отношения, возникающие в связи с предоставлением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муниципальной услуги, с указанием их реквизитов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AB586F">
      <w:pPr>
        <w:ind w:firstLine="708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Предоставление муниципальной услуги осуществляется в соответствии с:Конституцией Российской Федерации;</w:t>
      </w:r>
    </w:p>
    <w:p w:rsidR="00484FB8" w:rsidRPr="00FA42B7" w:rsidRDefault="00484FB8" w:rsidP="005229E9">
      <w:pPr>
        <w:ind w:firstLine="737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Земельным кодексом Российской Федерации;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          Федеральным законом от 25.10.2001 № 137-ФЗ «О введении в действие Земельного кодекса Российской Федерации</w:t>
      </w:r>
      <w:r w:rsidRPr="00F73DE8">
        <w:rPr>
          <w:rFonts w:ascii="Times New Roman" w:hAnsi="Times New Roman"/>
          <w:sz w:val="28"/>
        </w:rPr>
        <w:t>»</w:t>
      </w:r>
      <w:r w:rsidRPr="00FA42B7">
        <w:rPr>
          <w:rFonts w:ascii="Times New Roman" w:hAnsi="Times New Roman"/>
          <w:sz w:val="28"/>
        </w:rPr>
        <w:t>;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        Федеральным законом от 24.07.2007 № 221-ФЗ «О кадастровой деятельности»;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Федеральным законом от 06.04.2011 № 63-ФЗ «Об электронной подписи»;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Федеральным законом от 27.07.2006 № 152-ФЗ «О персональных данных»;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Постановлением Правительства Российской Федерации от 27.11.2014 №1244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        Законом Тамбовской области от 04.07.2012 № 166-З «Об организации предоставления государственных и муниципальных услуг в Тамбовской области»;</w:t>
      </w:r>
    </w:p>
    <w:p w:rsidR="00484FB8" w:rsidRPr="00AD0B9E" w:rsidRDefault="00484FB8" w:rsidP="00AD0B9E">
      <w:pPr>
        <w:ind w:firstLine="709"/>
        <w:jc w:val="both"/>
        <w:rPr>
          <w:rFonts w:ascii="Times New Roman" w:hAnsi="Times New Roman"/>
          <w:sz w:val="28"/>
        </w:rPr>
      </w:pPr>
      <w:r w:rsidRPr="00AD0B9E">
        <w:rPr>
          <w:rFonts w:ascii="Times New Roman" w:hAnsi="Times New Roman"/>
          <w:sz w:val="28"/>
        </w:rPr>
        <w:t>Уставом муниципального образования, принятого решением Кирсановского городского Совета народных депутатов Тамбов</w:t>
      </w:r>
      <w:r>
        <w:rPr>
          <w:rFonts w:ascii="Times New Roman" w:hAnsi="Times New Roman"/>
          <w:sz w:val="28"/>
        </w:rPr>
        <w:t>ской области от 10.10.2012 №126.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2.6. Исчерпывающий перечень документов,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необходимых в соответствии с нормативными правовыми актами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для предоставления муниципальной услуги, подлежащих представлению заявителем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2.6.1.1 заявление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</w:t>
      </w:r>
      <w:r>
        <w:rPr>
          <w:rFonts w:ascii="Times New Roman" w:hAnsi="Times New Roman"/>
          <w:sz w:val="28"/>
        </w:rPr>
        <w:t xml:space="preserve"> </w:t>
      </w:r>
      <w:r w:rsidRPr="00F73DE8">
        <w:rPr>
          <w:rFonts w:ascii="Times New Roman" w:hAnsi="Times New Roman"/>
          <w:sz w:val="28"/>
        </w:rPr>
        <w:t>(далее – заявление)(примерная форма</w:t>
      </w:r>
      <w:r>
        <w:rPr>
          <w:rFonts w:ascii="Times New Roman" w:hAnsi="Times New Roman"/>
          <w:sz w:val="28"/>
        </w:rPr>
        <w:t xml:space="preserve"> </w:t>
      </w:r>
      <w:r w:rsidRPr="00FA42B7">
        <w:rPr>
          <w:rFonts w:ascii="Times New Roman" w:hAnsi="Times New Roman"/>
          <w:sz w:val="28"/>
        </w:rPr>
        <w:t>приведена в приложении № 1 к настоящему административному регламенту), содержащее: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r w:rsidRPr="00FA42B7">
        <w:rPr>
          <w:rFonts w:ascii="Times New Roman" w:hAnsi="Times New Roman"/>
          <w:sz w:val="28"/>
        </w:rPr>
        <w:t>фамилию, имя и (при наличии) отчество, место жительство заявителя и реквизиты документа, удостоверяющего его личность, - в случае, если заявление подается физическим лицом;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наименование, местонахождение, организационно-правовую форму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фамилию,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484FB8" w:rsidRPr="00FA42B7" w:rsidRDefault="00484FB8" w:rsidP="000930E7">
      <w:pPr>
        <w:tabs>
          <w:tab w:val="left" w:pos="7740"/>
        </w:tabs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почтовый адрес, адрес электронной почты, номер телефона для связи с заявителем или представителем заявителя;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r w:rsidRPr="00FA42B7">
        <w:rPr>
          <w:rFonts w:ascii="Times New Roman" w:hAnsi="Times New Roman"/>
          <w:sz w:val="28"/>
        </w:rPr>
        <w:t>предполагаемые цели использования земель или земельного участка в соответствии с 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кадастровый номер земельного участка - в случае, если планируется использование всего земельного участка или его части;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срок использования земель или земельного участка (в пределах сроков, установленных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Федерации);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- информацию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</w:r>
      <w:hyperlink r:id="rId12">
        <w:r w:rsidRPr="00FA42B7">
          <w:rPr>
            <w:rFonts w:ascii="Times New Roman" w:hAnsi="Times New Roman"/>
            <w:sz w:val="28"/>
          </w:rPr>
          <w:t>пункте 3 части 2 статьи 23</w:t>
        </w:r>
      </w:hyperlink>
      <w:r w:rsidRPr="00FA42B7">
        <w:rPr>
          <w:rFonts w:ascii="Times New Roman" w:hAnsi="Times New Roman"/>
          <w:sz w:val="28"/>
        </w:rPr>
        <w:t xml:space="preserve"> Лесного кодекса Российской Федерации), в отношении которых подано заявление, - в случае такой необходимости;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2.6.1.2.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84FB8" w:rsidRPr="00FA42B7" w:rsidRDefault="00484FB8" w:rsidP="000930E7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2.6.1.3.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</w:t>
      </w:r>
      <w:r>
        <w:rPr>
          <w:rFonts w:ascii="Times New Roman" w:hAnsi="Times New Roman"/>
          <w:sz w:val="28"/>
        </w:rPr>
        <w:t>твенного реестра недвижимости);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b/>
          <w:sz w:val="28"/>
        </w:rPr>
        <w:t>2.7. Исчерпывающий перечень документов,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необходимых в соответствии с нормативными правовыми актами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для предоставления муниципальной услуги, которые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484FB8" w:rsidRPr="00FA42B7" w:rsidRDefault="00484FB8" w:rsidP="005229E9">
      <w:pPr>
        <w:suppressAutoHyphens/>
        <w:ind w:firstLine="624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DD06D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и иных организаций, участвующих в предоставлении муниципальной услуги, и которые заявитель вправе представить: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A42B7">
        <w:rPr>
          <w:rFonts w:ascii="Times New Roman" w:hAnsi="Times New Roman"/>
          <w:sz w:val="28"/>
          <w:szCs w:val="28"/>
        </w:rPr>
        <w:t>2.7.1.1. выписку из Единого государственного реестра недвижимости об объекте недвижимости;</w:t>
      </w:r>
    </w:p>
    <w:p w:rsidR="00484FB8" w:rsidRDefault="00484FB8" w:rsidP="00DD06D8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A42B7">
        <w:rPr>
          <w:rFonts w:ascii="Times New Roman" w:hAnsi="Times New Roman"/>
          <w:sz w:val="28"/>
          <w:szCs w:val="28"/>
        </w:rPr>
        <w:t>2.7.1.2. копию лицензии, удостоверяющей право проведения работ по геологическому изучению недр</w:t>
      </w:r>
      <w:r w:rsidRPr="00FA42B7">
        <w:rPr>
          <w:rFonts w:ascii="Times New Roman" w:hAnsi="Times New Roman"/>
          <w:sz w:val="28"/>
          <w:szCs w:val="28"/>
          <w:shd w:val="clear" w:color="auto" w:fill="FFFFFF"/>
        </w:rPr>
        <w:t xml:space="preserve"> (в случае, если заявление подается в целях осуществления геологического изучения недр)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84FB8" w:rsidRPr="00F73DE8" w:rsidRDefault="00484FB8" w:rsidP="00F73DE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3DE8">
        <w:rPr>
          <w:rFonts w:ascii="Times New Roman" w:hAnsi="Times New Roman"/>
          <w:sz w:val="28"/>
          <w:szCs w:val="28"/>
        </w:rPr>
        <w:t xml:space="preserve">2.7.1.3. иные документы, подтверждающие основания для использования земель или земельного участка в целях, предусмотренных </w:t>
      </w:r>
      <w:hyperlink r:id="rId13">
        <w:r w:rsidRPr="00F73DE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пунктом 1 статьи 39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  <w:vertAlign w:val="superscript"/>
        </w:rPr>
        <w:t>34</w:t>
      </w:r>
      <w:r w:rsidRPr="00F73DE8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(</w:t>
      </w:r>
      <w:r w:rsidRPr="00F73DE8">
        <w:rPr>
          <w:rFonts w:ascii="Times New Roman" w:hAnsi="Times New Roman"/>
          <w:bCs/>
          <w:sz w:val="28"/>
          <w:szCs w:val="28"/>
          <w:shd w:val="clear" w:color="auto" w:fill="FBFBFB"/>
        </w:rPr>
        <w:t>заявитель</w:t>
      </w:r>
      <w:r w:rsidRPr="00F73DE8">
        <w:rPr>
          <w:rFonts w:ascii="Times New Roman" w:hAnsi="Times New Roman"/>
          <w:sz w:val="28"/>
          <w:szCs w:val="28"/>
          <w:shd w:val="clear" w:color="auto" w:fill="FBFBFB"/>
        </w:rPr>
        <w:t> вправе представить указанные документы в органы, предоставляющие муниципальные услуги, по собственной инициативе).</w:t>
      </w:r>
    </w:p>
    <w:p w:rsidR="00484FB8" w:rsidRPr="00FA42B7" w:rsidRDefault="00484FB8" w:rsidP="00DD06D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  <w:szCs w:val="28"/>
        </w:rPr>
        <w:t>2.7.2. Администрация</w:t>
      </w:r>
      <w:r w:rsidRPr="00FA42B7">
        <w:rPr>
          <w:rFonts w:ascii="Times New Roman" w:hAnsi="Times New Roman"/>
          <w:sz w:val="28"/>
        </w:rPr>
        <w:t xml:space="preserve"> запрашивает документы, указанные в пункте 2.7.1 настоящего административного регламента, в органах государственной власти и иных организациях, участвующих в предоставлении муниципальной услуги, в распоряжении которых находятся указанные документы (их копии, сведения, содержащиеся в них).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2.7.3. Запрещается требовать от заявителя: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84FB8" w:rsidRPr="00FA42B7" w:rsidRDefault="00484FB8" w:rsidP="00DD06D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 таких услуг, включенных в перечни, указанные в части 1 статьи 9 Федерального закона от 27.07.2010     № 210-ФЗ «Об организации предоставления государственных и муниципальных услуг»;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услуг»;</w:t>
      </w:r>
    </w:p>
    <w:p w:rsidR="00484FB8" w:rsidRPr="00FA42B7" w:rsidRDefault="00484FB8" w:rsidP="00DD06D8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 w:rsidRPr="00FA42B7">
        <w:rPr>
          <w:rFonts w:ascii="Times New Roman" w:hAnsi="Times New Roman"/>
          <w:sz w:val="28"/>
          <w:vertAlign w:val="superscript"/>
        </w:rPr>
        <w:t>2</w:t>
      </w:r>
      <w:r w:rsidRPr="00FA42B7">
        <w:rPr>
          <w:rFonts w:ascii="Times New Roman" w:hAnsi="Times New Roman"/>
          <w:sz w:val="28"/>
        </w:rPr>
        <w:t xml:space="preserve"> части 1 статьи 16 Федерального закона от 27.07.2010 № 210-ФЗ                 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484FB8" w:rsidRPr="00FA42B7" w:rsidRDefault="00484FB8" w:rsidP="005229E9">
      <w:pPr>
        <w:ind w:firstLine="709"/>
        <w:jc w:val="both"/>
        <w:rPr>
          <w:rFonts w:cs="Calibri"/>
        </w:rPr>
      </w:pPr>
      <w:r w:rsidRPr="00FA42B7">
        <w:rPr>
          <w:rFonts w:cs="Calibri"/>
        </w:rPr>
        <w:tab/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2.8. Исчерпывающий перечень оснований для отказа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в приеме документов, необходимых для предоставления муниципальной услуги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2.8.1.1. 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2.8.1.2. представление документов в орган, неуполномоченный на рассмотрение заявления.</w:t>
      </w:r>
    </w:p>
    <w:p w:rsidR="00484FB8" w:rsidRPr="00FA42B7" w:rsidRDefault="00484FB8" w:rsidP="005229E9">
      <w:pPr>
        <w:suppressAutoHyphens/>
        <w:ind w:firstLine="737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2.9.1. Основания для приостановления предоставления муниципальной услуги отсутствуют.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2.9.2. Исчерпывающий перечень оснований для отказа в предоставлении муниципальной услуги: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ab/>
        <w:t xml:space="preserve"> 2.9.2.1 заявление и документы поданы с нарушением требований, установленных пунктом 2.6.1 настоящего административного регламента;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2.9.2.2. </w:t>
      </w:r>
      <w:r w:rsidRPr="00FA42B7">
        <w:rPr>
          <w:rFonts w:ascii="Times New Roman" w:hAnsi="Times New Roman"/>
          <w:sz w:val="28"/>
        </w:rPr>
        <w:t>в заявлении указаны цели использования земель или земельного участка или объекты, предполагаемые к размещению, не предусмотренные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Федерации;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2.9.2.3.</w:t>
      </w:r>
      <w:r w:rsidRPr="00FA42B7">
        <w:rPr>
          <w:rFonts w:ascii="Times New Roman" w:hAnsi="Times New Roman"/>
          <w:sz w:val="28"/>
        </w:rPr>
        <w:t xml:space="preserve"> земельный участок, на использование которого испрашивается разрешение, предоставлен физическому или юридическому лицу.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20"/>
        <w:jc w:val="center"/>
        <w:rPr>
          <w:rFonts w:ascii="Times New Roman" w:hAnsi="Times New Roman"/>
          <w:sz w:val="28"/>
          <w:shd w:val="clear" w:color="auto" w:fill="FFFF00"/>
        </w:rPr>
      </w:pPr>
      <w:r w:rsidRPr="00FA42B7">
        <w:rPr>
          <w:rFonts w:ascii="Times New Roman" w:hAnsi="Times New Roman"/>
          <w:b/>
          <w:sz w:val="28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  <w:shd w:val="clear" w:color="auto" w:fill="FFFF00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2.10.1. Перечень услуг, которые являются необходимыми и обязательными для предоставления муниципальной услуги, отсутствует.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20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2.11. Размер и основание взимания платы с заявителя за предоставление муниципальной услуги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2.11.1. Предоставление муниципальной услуги осуществляется бесплатно.</w:t>
      </w:r>
    </w:p>
    <w:p w:rsidR="00484FB8" w:rsidRPr="00FA42B7" w:rsidRDefault="00484FB8" w:rsidP="005229E9">
      <w:pPr>
        <w:ind w:firstLine="720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2.11.2. В случае внесения изменений в выданный по результатам предоставления муниципальной услуги документ, направленных на исправление опечаток и ошибок, допущенных по вине Администрации и (или) должностного лица Администрации, плата с заявителя не взимается.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2.12. Максимальный срок ожидания в очереди при подаче запроса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Максимальный срок ожидания в очереди при подаче заявителем заявления и копий документов, необходимых для предоставления муниципальной услуги и при получении результата муниципальной услуги составляет 15 минут.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2.13.1. Срок регистрации заявления, в том числе в электронной форме, составляет 1 рабочий день.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2.13.2. Заявление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20"/>
        <w:jc w:val="center"/>
        <w:rPr>
          <w:rFonts w:ascii="Times New Roman" w:hAnsi="Times New Roman"/>
        </w:rPr>
      </w:pPr>
      <w:r w:rsidRPr="00FA42B7">
        <w:rPr>
          <w:rFonts w:ascii="Times New Roman" w:hAnsi="Times New Roman"/>
          <w:b/>
          <w:sz w:val="28"/>
        </w:rPr>
        <w:t>2.14. Требования к помещениям, в которых предоставляется муниципальная услуга, к залу ожидания, местам для заполнения запросов о предоставлении 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2.14.1. Помещения, предназначенные для работы с заявителями по приему заявлений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</w:rPr>
      </w:pPr>
      <w:r w:rsidRPr="00FA42B7">
        <w:rPr>
          <w:rFonts w:ascii="Times New Roman" w:hAnsi="Times New Roman"/>
          <w:sz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</w:rPr>
      </w:pPr>
      <w:r w:rsidRPr="00FA42B7">
        <w:rPr>
          <w:rFonts w:ascii="Times New Roman" w:hAnsi="Times New Roman"/>
          <w:sz w:val="28"/>
        </w:rPr>
        <w:t xml:space="preserve">Места ожидания должны быть оборудованы сидячими местами для посетителей.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</w:rPr>
      </w:pPr>
      <w:r w:rsidRPr="00FA42B7">
        <w:rPr>
          <w:rFonts w:ascii="Times New Roman" w:hAnsi="Times New Roman"/>
          <w:sz w:val="28"/>
        </w:rPr>
        <w:t xml:space="preserve">Места для заполнения запросов о предоставлении </w:t>
      </w:r>
      <w:r w:rsidRPr="00F73DE8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FA42B7">
        <w:rPr>
          <w:rFonts w:ascii="Times New Roman" w:hAnsi="Times New Roman"/>
          <w:sz w:val="28"/>
        </w:rPr>
        <w:t>услуги оборудуются стульями, столами (стойками) и обеспечиваются образцами заполнения документов, бланками заявлений, ручками и бумагой.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8"/>
        </w:rPr>
        <w:t>2.14.2. 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 для ожидания и приема заявителей, а также на официальном сайте Администрации, на Едином  и региональном порталах.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 На информационных стендах в помещении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2.14.3.1. информация о порядке предоставления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2.14.3.2. перечень нормативных правовых актов, регламентирующих предоставление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2.14.3.3.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2.14.3.4. сроки предоставления муниципальной услуги и основания для отказа в предоставлении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2.14.3.5. формы заявлений о предоставлении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8"/>
        </w:rPr>
        <w:t>2.14.3.6. 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  должностного лица органа, предоставляющего муниципальную услугу,   либо муниципального служащего.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При изменении информации по предоставлению муниципальной услуги осуществляется ее обновление.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2.14.4. Прием заявителей без предварительной записи осуществляется в порядке очередности.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2.14.5. Вход в здание и помещения, в которых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2.14.7.2. 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2.14.7.8. оказание помощи инвалидам в преодолении барьеров, мешающих получению ими муниципальной услуги наравне с другими лицами.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b/>
          <w:sz w:val="28"/>
        </w:rPr>
        <w:t>2.15. Показатели доступности и качества муниципальной услуги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2.15.1. Показателями доступности предоставления муниципальной услуги являются: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2.15.1.1. предоставление возможности получения муниципальной услуги в электронной форме;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2.15.1.2. транспортная или пешая доступность к местам предоставления муниципальной услуги;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2.15.1.3.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2.15.1.4. соблюдение требований административного регламента о порядке информирования о предоставлении муниципальной услуги.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2.15.2. Показателями качества предоставления муниципальной услуги являются: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2.15.2.1. отсутствие фактов нарушения сроков предоставления муниципальной услуги;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2.15.2.2. отсутствие опечаток и ошибок в направленных (выданных) в результате предоставления муниципальной услуги документах;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2.15.2.3. отсутствие обоснованных жалоб заявителя по результатам предоставления муниципальной услуги.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trike/>
          <w:sz w:val="28"/>
        </w:rPr>
      </w:pP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2.16. Иные требования, в том числе учитывающие</w:t>
      </w:r>
    </w:p>
    <w:p w:rsidR="00484FB8" w:rsidRPr="00FA42B7" w:rsidRDefault="00484FB8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2.16.1. 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2.16.2. Заявление и документы, указанные в пунктах 2.6.1.2 - 2.6.1.6 настоящего административного регламента, могут быть поданы заявителем в электронной форме в соответствии с Федеральным законом от 27.07.2010     № 210-ФЗ «Об организации предоставления государственных и муниципальных услуг».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Заявление в форме электронного документа представляется в Администрацию: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путем направления электронного документа в Администрацию на официальную электронную почту.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2.16.3. Заявление в форме электронного документа подписывается электронной подписью (простой или усиленной квалифицированной) заявителя (представителя заявителя).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  <w:shd w:val="clear" w:color="auto" w:fill="FFFF00"/>
        </w:rPr>
      </w:pPr>
      <w:r w:rsidRPr="00FA42B7">
        <w:rPr>
          <w:rFonts w:ascii="Times New Roman" w:hAnsi="Times New Roman"/>
          <w:sz w:val="28"/>
        </w:rPr>
        <w:t>При обращении за получением муниципальной услуги, оказываемой с применением усиленной квалифицированной подписи, допускается использование средств электронных подписей класса КС1.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2.16.4.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2.16.5. Заявителю в целях получения муниципальной услуги в электронном виде обеспечивается возможность: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представления документов в электронном виде;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осуществления копирования форм заявлений;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получения заявителем сведений о ходе предоставления муниципальной услуги;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к рассмотрению.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2.16.6. Заявление в форме электронного документа представляется в Администрацию в виде файлов в формате doc, docx, txt, xls, xlsx, rtf, если указанное заявление предоставляется в форме электронного документа посредством электронной почты.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2.16.7.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2.16.8.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2.16.9. Средства электронной подписи, применяемые при подаче заявления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2.16.10. Документы, которые представляются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2.16.11. Предоставление муниципальной услуги независимо от места регистрации или места пребывания заявителя на территории области не осуществляется.</w:t>
      </w:r>
    </w:p>
    <w:p w:rsidR="00484FB8" w:rsidRPr="00FA42B7" w:rsidRDefault="00484FB8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 предоставления государственных и муниципальных услуг</w:t>
      </w:r>
    </w:p>
    <w:p w:rsidR="00484FB8" w:rsidRPr="00FA42B7" w:rsidRDefault="00484FB8" w:rsidP="005229E9">
      <w:pPr>
        <w:ind w:firstLine="709"/>
        <w:jc w:val="both"/>
        <w:rPr>
          <w:rFonts w:cs="Calibri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3.1. Перечень административных процедур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3.1.1. Предоставление муниципальной услуги включает в себя следующие административные процедуры: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3.1.1.1. прием и регистрация заявления и документов, определение ответственного исполнителя;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3.1.1.2. формирование и направление межведомственных запросов;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3.1.1.3. рассмотрение заявления и документов, подготовка результата предоставления муниципальной услуги;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3.1.1.4. выдача (направление) заявителю результата предоставления муниципальной услуги.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3.1.2. В случае обращения заявителя за исправлением опечаток и (или) ошибок в полученных документах осуществляется процедура исправления таких опечаток и (или) ошибок, в соответствии с пунктом 3.6 настоящего административного регламента.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3.1.3. Варианты предоставления муниципальной услуги отдельным категориям заявителей, объединенных общими признаками, отсутствуют.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3.2. Прием и регистрация заявления и документов, определение ответственного исполнителя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3.2.1. Основанием для начала административной процедуры является обращение заявителя с заявлением о предоставлении муниципальной услуги.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Заявление представляется заявителем (представителем заявителя) в Администрацию.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Заявление представляется заявителем (представителем заявителя) в Администрацию на бумажном носителе лично, посредством почтового отправления или в форме электронного документа путем направления электронного документа в Администрацию на официальную электронную почту без необходимости дополнительной подачи заявления в какой-либо иной форме.</w:t>
      </w:r>
    </w:p>
    <w:p w:rsidR="00484FB8" w:rsidRPr="00FA42B7" w:rsidRDefault="00484FB8" w:rsidP="005229E9">
      <w:pPr>
        <w:ind w:firstLine="851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3.2.2.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заявителя, представитель заявителя также предъявляет доверенность, оформленную в соответствии с требованиями законодательства Российской Федерации.</w:t>
      </w:r>
    </w:p>
    <w:p w:rsidR="00484FB8" w:rsidRPr="00FA42B7" w:rsidRDefault="00484FB8" w:rsidP="005229E9">
      <w:pPr>
        <w:ind w:firstLine="851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Лицо, имеющее право действовать без довереннос</w:t>
      </w:r>
      <w:r>
        <w:rPr>
          <w:rFonts w:ascii="Times New Roman" w:hAnsi="Times New Roman"/>
          <w:sz w:val="28"/>
        </w:rPr>
        <w:t xml:space="preserve">ти от имени юридического лица, </w:t>
      </w:r>
      <w:r w:rsidRPr="00FA42B7">
        <w:rPr>
          <w:rFonts w:ascii="Times New Roman" w:hAnsi="Times New Roman"/>
          <w:sz w:val="28"/>
        </w:rPr>
        <w:t>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При представлении заявителем (представителем заявителя) документов устанавливается личность заявителя (представителем заявителя), проверяются полномочия заявителя (представителя заявителя),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3.2.3. При любом способе подачи заявления осуществляется проверка на наличие оснований для отказа в приеме документов, указанных в пункте 2.8.1 настоящего административного регламента.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случае наличия оснований для отказа в приеме документов, предусмотренных пунктом 2.8.1 настоящего административного регламента, заявителю выдается (направляется) уведомление об отказе в приеме документов</w:t>
      </w:r>
      <w:r w:rsidRPr="00F73DE8">
        <w:rPr>
          <w:rFonts w:ascii="Times New Roman" w:hAnsi="Times New Roman"/>
          <w:sz w:val="28"/>
        </w:rPr>
        <w:t>, оформленное по форме согласно приложению № 2 к настоящему административному регламенту,</w:t>
      </w:r>
      <w:r>
        <w:rPr>
          <w:rFonts w:ascii="Times New Roman" w:hAnsi="Times New Roman"/>
          <w:sz w:val="28"/>
        </w:rPr>
        <w:t xml:space="preserve"> </w:t>
      </w:r>
      <w:r w:rsidRPr="00FA42B7">
        <w:rPr>
          <w:rFonts w:ascii="Times New Roman" w:hAnsi="Times New Roman"/>
          <w:sz w:val="28"/>
        </w:rPr>
        <w:t>в течение 1 рабочего дня.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случае отсутствия оснований для отказа в приеме документов, предусмотренных пунктом 2.8.1 настоящего административного регламента, заявление регистрируется в течение 1 рабочего дня с присвоением ему входящего номера и указанием даты его получения.</w:t>
      </w:r>
    </w:p>
    <w:p w:rsidR="00484FB8" w:rsidRDefault="00484FB8" w:rsidP="00C03528">
      <w:pPr>
        <w:ind w:firstLine="709"/>
        <w:jc w:val="both"/>
        <w:rPr>
          <w:rFonts w:ascii="Times New Roman" w:hAnsi="Times New Roman"/>
          <w:sz w:val="28"/>
        </w:rPr>
      </w:pPr>
      <w:r w:rsidRPr="00F73DE8">
        <w:rPr>
          <w:rFonts w:ascii="Times New Roman" w:hAnsi="Times New Roman"/>
          <w:sz w:val="28"/>
        </w:rPr>
        <w:t>3.2.4. Получение заявления о предоставлении муниципальной услуги и документов подтверждается распиской в получении документов (далее – расписка), оформленной по форме согласно приложению № 3 к настоящему административному регламенту) с указанием их перечня и даты их получения, а также с указанием перечня документов, которые будут получены по межведомственным запросам.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3.2.5. Если заявление и документы, указанные в пункте 2.6.1 настоящего административного регламента, представляются заявителем (представителем заявителя) в Администрацию лично, то уведомление об отказе в приеме документов либо расписка выдается заявителю (представителю заявителя) в день подачи заявления о предоставлении муниципальной услуги.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 случае если заявление и документы представлены в Администрацию посредством почтового отправления,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расписки и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3.2.6. Зарегистрированное заявление и прилагаемые документы передаются на рассмотрение </w:t>
      </w:r>
      <w:r w:rsidRPr="00D535BA">
        <w:rPr>
          <w:rFonts w:ascii="Times New Roman" w:hAnsi="Times New Roman"/>
          <w:sz w:val="28"/>
        </w:rPr>
        <w:t>главе города</w:t>
      </w:r>
      <w:r w:rsidRPr="00FA42B7">
        <w:rPr>
          <w:rFonts w:ascii="Times New Roman" w:hAnsi="Times New Roman"/>
          <w:i/>
          <w:sz w:val="28"/>
        </w:rPr>
        <w:t>,</w:t>
      </w:r>
      <w:r w:rsidRPr="00FA42B7">
        <w:rPr>
          <w:rFonts w:ascii="Times New Roman" w:hAnsi="Times New Roman"/>
          <w:sz w:val="28"/>
        </w:rPr>
        <w:t xml:space="preserve"> который определяет исполнителя, ответственного за работу с поступившим заявлением (далее – ответственный исполнитель).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3.2.7. Результатом административной процедуры является: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прием и регистрация поступивших заявления и документов,  определение ответственного исполнителя.</w:t>
      </w:r>
    </w:p>
    <w:p w:rsidR="00484FB8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3.2.8. Максимальный срок выполнения административной процедуры составляет 1 день.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 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3.3. Формирование и направление межведомственных запросов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3.3.1. Основанием для начала административной процедуры является принятие к дальнейшему рассмотрению заявления без приложения документов, которые в соответствии с пунктом 2.7.1 настоящего административного регламента необходимы для предоставления муниципальной услуги и находятся в распоряжении государственных органов, и иных организаций, участвующих в предоставлении муниципальной услуги, если заявитель не представил указанные документы самостоятельно.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3.3.2. В этом случае, в зависимости от представленных документов,  ответственный исполнитель осуществляет подготовку и направление межведомственных запросов в: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3.3.2.1. Управление Федеральной службы государственной регистрации, кадастра и картографии по Тамбовской области о предоставлении: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выписки из Единого государственного реестра недвижимости об объекте недвижимости.</w:t>
      </w:r>
    </w:p>
    <w:p w:rsidR="00484FB8" w:rsidRPr="00FA42B7" w:rsidRDefault="00484FB8" w:rsidP="005665A3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2B7">
        <w:rPr>
          <w:rFonts w:ascii="Times New Roman" w:hAnsi="Times New Roman"/>
          <w:sz w:val="28"/>
          <w:szCs w:val="28"/>
        </w:rPr>
        <w:t>3.3.2.2. Управление</w:t>
      </w:r>
      <w:r w:rsidRPr="00FA42B7">
        <w:rPr>
          <w:rFonts w:ascii="Times New Roman" w:hAnsi="Times New Roman"/>
          <w:sz w:val="28"/>
        </w:rPr>
        <w:t xml:space="preserve"> по охране окружающей среды и природопользованию Тамбовской области, </w:t>
      </w:r>
      <w:r w:rsidRPr="00FA42B7">
        <w:rPr>
          <w:rFonts w:ascii="Times New Roman" w:hAnsi="Times New Roman"/>
          <w:sz w:val="28"/>
          <w:szCs w:val="28"/>
        </w:rPr>
        <w:t>Департамент по недропользованию по Центральному федеральному округу о предоставлении:</w:t>
      </w:r>
    </w:p>
    <w:p w:rsidR="00484FB8" w:rsidRPr="00FA42B7" w:rsidRDefault="00484FB8" w:rsidP="005665A3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2B7">
        <w:rPr>
          <w:rFonts w:ascii="Times New Roman" w:hAnsi="Times New Roman"/>
          <w:sz w:val="28"/>
          <w:szCs w:val="28"/>
        </w:rPr>
        <w:t>копии лицензии, удостоверяющей право проведения работ по геологическому изучению недр.</w:t>
      </w:r>
    </w:p>
    <w:p w:rsidR="00484FB8" w:rsidRPr="00FA42B7" w:rsidRDefault="00484FB8" w:rsidP="005665A3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3.3.3. Направление межведомственного запроса осуществляется в электронной форме посредством системы межведомственного электронного взаимодействия (далее </w:t>
      </w:r>
      <w:r>
        <w:rPr>
          <w:rFonts w:ascii="Times New Roman" w:hAnsi="Times New Roman"/>
          <w:sz w:val="28"/>
        </w:rPr>
        <w:t>–</w:t>
      </w:r>
      <w:r w:rsidRPr="00FA42B7">
        <w:rPr>
          <w:rFonts w:ascii="Times New Roman" w:hAnsi="Times New Roman"/>
          <w:sz w:val="28"/>
        </w:rPr>
        <w:t xml:space="preserve"> СМЭВ).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3.3.4.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 по адресу, зарегистрированному в СМЭВ, либо неработоспособностью защищенной сети передачи данных, либо в органы и организации, не зарегистрированные в СМЭВ.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Межведомственный запрос на бумажном носителе заполняется в соответствии с требованиями статьи 7</w:t>
      </w:r>
      <w:r w:rsidRPr="00FA42B7">
        <w:rPr>
          <w:rFonts w:ascii="Times New Roman" w:hAnsi="Times New Roman"/>
          <w:sz w:val="28"/>
          <w:vertAlign w:val="superscript"/>
        </w:rPr>
        <w:t>2</w:t>
      </w:r>
      <w:r w:rsidRPr="00FA42B7">
        <w:rPr>
          <w:rFonts w:ascii="Times New Roman" w:hAnsi="Times New Roman"/>
          <w:sz w:val="28"/>
        </w:rPr>
        <w:t xml:space="preserve"> Федерального закона от 27.07.2010     № 210-ФЗ «Об организации предоставления государственных и муниципальных услуг».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</w:t>
      </w:r>
      <w:r>
        <w:rPr>
          <w:rFonts w:ascii="Times New Roman" w:hAnsi="Times New Roman"/>
          <w:sz w:val="28"/>
        </w:rPr>
        <w:t>3</w:t>
      </w:r>
      <w:r w:rsidRPr="00FA42B7">
        <w:rPr>
          <w:rFonts w:ascii="Times New Roman" w:hAnsi="Times New Roman"/>
          <w:sz w:val="28"/>
        </w:rPr>
        <w:t xml:space="preserve"> рабочих дней со дня получения соответствующего межведомственного запроса.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3.3.5.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484FB8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3.3.6. Максимальный срок выполнения административной процедуры составляет 7 дней.</w:t>
      </w:r>
      <w:r>
        <w:rPr>
          <w:rFonts w:ascii="Times New Roman" w:hAnsi="Times New Roman"/>
          <w:sz w:val="28"/>
        </w:rPr>
        <w:t xml:space="preserve">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3.4. Рассмотрение заявления и документов, подготовка результата предоставления муниципальной услуги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3.4.1. Основанием для начала административной процедуры является наличие у ответственного исполнителя полного пакета документов, указанных в пункте 2.6.1 настоящего административного регламента, а также ответов на межведомственные запросы о предоставлении документов и информации для предоставления муниципальной услуги.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3.4.2. Ответственный исполнитель осуществляет проверку сведений, содержащихся в заявлении и документах, представленных заявителем, на предмет наличия или отсутствия оснований для отказа в предоставлении муниципальной услуги, предусмотренных пунктом 2.9.2 настоящего административного регламента. 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3.4.3. По результатам проверки представленных заявления и документов при отсутствии оснований для отказа в предоставлении муниципальной услуги, предусмотренных пунктом 2.9.2 настоящего административного регламента, ответственный исполнитель подготавливает проект постановления Администрации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</w:t>
      </w:r>
      <w:r>
        <w:rPr>
          <w:rFonts w:ascii="Times New Roman" w:hAnsi="Times New Roman"/>
          <w:sz w:val="28"/>
        </w:rPr>
        <w:t xml:space="preserve">, с учетом требований пункта 8 </w:t>
      </w:r>
      <w:r w:rsidRPr="00DD4380">
        <w:rPr>
          <w:rFonts w:ascii="Times New Roman" w:hAnsi="Times New Roman"/>
          <w:sz w:val="28"/>
        </w:rPr>
        <w:t>Правил выдачи разрешения на использование земель или земельного участка, находящихся в государственной или муниципальной собственности</w:t>
      </w:r>
      <w:r w:rsidRPr="00F73DE8">
        <w:rPr>
          <w:rFonts w:ascii="Times New Roman" w:hAnsi="Times New Roman"/>
          <w:sz w:val="28"/>
        </w:rPr>
        <w:t>, утвержденных постановлением Правительства Российской Федерации от 27.11.2014 № 1244.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3.4.4. При наличии оснований для отказа в предоставлении муниципальной услуги, предусмотренных пунктом 2.9.2 настоящего административного регламента, ответственный исполнитель готовит проект постановления об отказе в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 с указанием причин отказа. 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3.4.5. Подготовленные проекты документов вместе с документами, представленными заявителем (представителем заявителя), направляются на подпись </w:t>
      </w:r>
      <w:r w:rsidRPr="00D535BA">
        <w:rPr>
          <w:rFonts w:ascii="Times New Roman" w:hAnsi="Times New Roman"/>
          <w:sz w:val="28"/>
        </w:rPr>
        <w:t>главе города.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3.4.6. </w:t>
      </w:r>
      <w:r w:rsidRPr="00D535BA">
        <w:rPr>
          <w:rFonts w:ascii="Times New Roman" w:hAnsi="Times New Roman"/>
          <w:sz w:val="28"/>
        </w:rPr>
        <w:t>Глава города</w:t>
      </w:r>
      <w:r w:rsidRPr="00FA42B7">
        <w:rPr>
          <w:rFonts w:ascii="Times New Roman" w:hAnsi="Times New Roman"/>
          <w:sz w:val="28"/>
        </w:rPr>
        <w:t xml:space="preserve"> рассматривает подготовленные проекты документов и подписывает их.</w:t>
      </w:r>
    </w:p>
    <w:p w:rsidR="00484FB8" w:rsidRPr="00FA42B7" w:rsidRDefault="00484FB8" w:rsidP="005229E9">
      <w:pPr>
        <w:ind w:firstLine="708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3.4.7. В случае несогласия с подготовленными проектами документов, обнаружения ошибок и недочетов в них, замечания исправляются ответственным исполнителем незамедлительно в течение срока административной процедуры.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3.4.8. Подписанное постановление Администрации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Федерации, либо постановление об отказе в выдаче разрешения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 принимается, подписывается, регистрируется в установленном порядке в течение срока административной процедуры.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3.4.9. Результатом административной процедуры является принятое постановление Администрации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Федерации, либо постановление об отказе в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A42B7">
        <w:rPr>
          <w:rFonts w:ascii="Times New Roman" w:hAnsi="Times New Roman"/>
          <w:sz w:val="28"/>
        </w:rPr>
        <w:t xml:space="preserve">3.4.10. Максимальный срок выполнения административной процедуры </w:t>
      </w:r>
      <w:r w:rsidRPr="00FA42B7">
        <w:rPr>
          <w:rFonts w:ascii="Times New Roman" w:hAnsi="Times New Roman"/>
          <w:sz w:val="28"/>
          <w:szCs w:val="28"/>
        </w:rPr>
        <w:t>составляет 17 дней.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3.5. Выдача (направление) заявителю результата предоставления муниципальной услуги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3.5.1. Основанием для начала административной процедуры является принятое постановление Администрации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Федерации, либо постановление об отказе в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3.5.2. Принятое постановление Администрации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Федерации, либо постановление об отказе в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</w:t>
      </w:r>
      <w:r w:rsidRPr="00F21B3B">
        <w:rPr>
          <w:rFonts w:ascii="Times New Roman" w:hAnsi="Times New Roman"/>
          <w:sz w:val="28"/>
        </w:rPr>
        <w:t>,</w:t>
      </w:r>
      <w:r w:rsidRPr="00FA42B7">
        <w:rPr>
          <w:rFonts w:ascii="Times New Roman" w:hAnsi="Times New Roman"/>
          <w:sz w:val="28"/>
        </w:rPr>
        <w:t>направляется заявителю (представителю заявителя) заказным письмом с приложением представленных им документов по указанному в заявлении почтовому адресу.</w:t>
      </w:r>
    </w:p>
    <w:p w:rsidR="00484FB8" w:rsidRPr="0027772B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3.5.3. Результатом административной процедуры является </w:t>
      </w:r>
      <w:r>
        <w:rPr>
          <w:rFonts w:ascii="Times New Roman" w:hAnsi="Times New Roman"/>
          <w:sz w:val="28"/>
        </w:rPr>
        <w:t>выдача (</w:t>
      </w:r>
      <w:r w:rsidRPr="00FA42B7">
        <w:rPr>
          <w:rFonts w:ascii="Times New Roman" w:hAnsi="Times New Roman"/>
          <w:sz w:val="28"/>
        </w:rPr>
        <w:t>направление</w:t>
      </w:r>
      <w:r>
        <w:rPr>
          <w:rFonts w:ascii="Times New Roman" w:hAnsi="Times New Roman"/>
          <w:sz w:val="28"/>
        </w:rPr>
        <w:t>)</w:t>
      </w:r>
      <w:r w:rsidRPr="00FA42B7">
        <w:rPr>
          <w:rFonts w:ascii="Times New Roman" w:hAnsi="Times New Roman"/>
          <w:sz w:val="28"/>
        </w:rPr>
        <w:t xml:space="preserve"> заявителю (представителю заявителя) принятого Администраций постановления о выдаче разрешения на использование земель и земельного участка без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>Земельного кодекса Российской Федерации, либо постановление об отказе в выдаче разрешения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8"/>
          <w:vertAlign w:val="superscript"/>
        </w:rPr>
        <w:t>34</w:t>
      </w:r>
      <w:r w:rsidRPr="00FA42B7">
        <w:rPr>
          <w:rFonts w:ascii="Times New Roman" w:hAnsi="Times New Roman"/>
          <w:sz w:val="28"/>
        </w:rPr>
        <w:t xml:space="preserve"> Земельного кодекса Российской Федерации.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3.5.4. Максимальный срок выполнения административной процедуры составляет 3 рабочих дня. </w:t>
      </w:r>
    </w:p>
    <w:p w:rsidR="00484FB8" w:rsidRPr="00FA42B7" w:rsidRDefault="00484FB8" w:rsidP="005229E9"/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3.6. Исправление допущенных опечаток и (или) ошибок в направленных (выданных) в результате предоставления муниципальной услуги документах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3.6.1. В случае выявления заявителем в полученных документах  опечаток и (или) ошибок заявитель обращается в Администрацию с запросом об исправлении таких опечаток и (или) ошибок.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3.6.2. Ответственный исполнитель в срок, не превышающий двух рабочих дней со дня поступления запроса, проводит проверку указанных сведений.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3.6.3. 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дней со дня поступления запроса.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3.6.4. 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F73DE8">
      <w:pPr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4. Формы контроля за исполнением административного регламента</w:t>
      </w:r>
    </w:p>
    <w:p w:rsidR="00484FB8" w:rsidRPr="00FA42B7" w:rsidRDefault="00484FB8" w:rsidP="005229E9">
      <w:pPr>
        <w:jc w:val="both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уполномоченным должностным лицом органа местного самоуправления, 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выполнением той или иной административной процедуры (тематические проверки).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 xml:space="preserve">Плановые проверки полноты и качества предоставления муниципальной услуги проводятся на основании распоряжения </w:t>
      </w:r>
      <w:r w:rsidRPr="00D535BA">
        <w:rPr>
          <w:rFonts w:ascii="Times New Roman" w:hAnsi="Times New Roman"/>
          <w:sz w:val="28"/>
        </w:rPr>
        <w:t>главы города</w:t>
      </w:r>
      <w:r w:rsidRPr="00FA42B7">
        <w:rPr>
          <w:rFonts w:ascii="Times New Roman" w:hAnsi="Times New Roman"/>
          <w:i/>
          <w:sz w:val="28"/>
        </w:rPr>
        <w:t xml:space="preserve">, </w:t>
      </w:r>
      <w:r w:rsidRPr="00FA42B7">
        <w:rPr>
          <w:rFonts w:ascii="Times New Roman" w:hAnsi="Times New Roman"/>
          <w:sz w:val="28"/>
        </w:rPr>
        <w:t>не реже одного раза в год.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4.5. Ответственные исполнители несут персональную ответственность за: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  <w:r w:rsidRPr="00FA42B7">
        <w:rPr>
          <w:rFonts w:ascii="Times New Roman" w:hAnsi="Times New Roman"/>
          <w:b/>
          <w:sz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:rsidR="00484FB8" w:rsidRPr="00FA42B7" w:rsidRDefault="00484FB8" w:rsidP="005229E9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5.1. Заявитель имеет право на досудебное (внесудебное) обжалование  решений и действий (бездействия) Администрации, должностных лиц, муниципальных служащих  Администрации на любом этапе предоставления муниципальной услуги.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 Заявитель может обратиться с жалобой в том числе в следующих случаях: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>5.2.1. нарушение срока регистрации заявления (запроса) заявителя о пред</w:t>
      </w:r>
      <w:r>
        <w:rPr>
          <w:rFonts w:ascii="Times New Roman" w:hAnsi="Times New Roman"/>
          <w:sz w:val="28"/>
        </w:rPr>
        <w:t xml:space="preserve">оставлении муниципальной </w:t>
      </w:r>
      <w:r w:rsidRPr="00571F26">
        <w:rPr>
          <w:rFonts w:ascii="Times New Roman" w:hAnsi="Times New Roman"/>
          <w:sz w:val="28"/>
        </w:rPr>
        <w:t>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5.2.2. нарушение срока предоставления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 иными нормативными правовыми актами Тамбовской области, муниципальными правовыми актами;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5.2.7. отказ Администрации, должностного лица Администрации или муниципального служащего в исправлении допущенных ими опечаток и ошибок в выданных (направленных) в результате предоставления муниципальной услуги документах, либо нарушение установленного срока таких исправлений;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5.2.10. 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 от 27.07.2010 № 210-ФЗ «Об организации предоставления государственных и муниципальных услуг».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5.3. Жалоба подается в письменной форме на бумажном носителе, в электронной форме в Администрацию.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 xml:space="preserve">Жалобы на решения и действия (бездействие) </w:t>
      </w:r>
      <w:r w:rsidRPr="00571F26">
        <w:rPr>
          <w:rFonts w:ascii="Times New Roman" w:hAnsi="Times New Roman"/>
          <w:sz w:val="28"/>
        </w:rPr>
        <w:t>главы города</w:t>
      </w:r>
      <w:r w:rsidRPr="00FA42B7">
        <w:rPr>
          <w:rFonts w:ascii="Times New Roman" w:hAnsi="Times New Roman"/>
          <w:sz w:val="28"/>
        </w:rPr>
        <w:t xml:space="preserve"> рассматриваются непосредственно </w:t>
      </w:r>
      <w:r w:rsidRPr="00571F26">
        <w:rPr>
          <w:rFonts w:ascii="Times New Roman" w:hAnsi="Times New Roman"/>
          <w:sz w:val="28"/>
        </w:rPr>
        <w:t>главой города.</w:t>
      </w:r>
      <w:r>
        <w:rPr>
          <w:rFonts w:ascii="Times New Roman" w:hAnsi="Times New Roman"/>
          <w:i/>
          <w:sz w:val="28"/>
        </w:rPr>
        <w:t xml:space="preserve"> </w:t>
      </w:r>
      <w:r w:rsidRPr="00FA42B7">
        <w:rPr>
          <w:rFonts w:ascii="Times New Roman" w:hAnsi="Times New Roman"/>
          <w:sz w:val="28"/>
        </w:rPr>
        <w:t>Жалобы на решения и действия (бездействие) муниципального служащего рассматрива</w:t>
      </w:r>
      <w:r w:rsidRPr="00571F26">
        <w:rPr>
          <w:rFonts w:ascii="Times New Roman" w:hAnsi="Times New Roman"/>
          <w:sz w:val="28"/>
        </w:rPr>
        <w:t>ются главой города.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 xml:space="preserve">5.4. Жалоба на решения и действия (бездействие) Администрации, должностного лица Администрации,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а также может быть принята при личном приеме заявителя. 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>5.5. Жалоба подлежит обязательной регистрации в течение одного рабочего дня с момента поступления.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5.6. Жалоба должна содержать: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>5.6.1. наименование Администрации, должностного лица Администрации, либо муниципального служащего, решения и действия (бездействие) которых обжалуются;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5.6.2. 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5.6.3. сведения об обжалуемых решениях и действиях (бездействии) Администрации, должностного лица Администрации;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5.6.4.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5.7. Основанием для начала процедуры досудебного (внесудебного) обжалования является подача заявителем жалобы.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5.8.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5.9. Жалоба, поступившая в Администрацию, подлежит рассмотрению в течение 15 рабочих дней со дня ее регистрации, а в случае обжалования отказа Администрации,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5.10. Основания для приостановления рассмотрения жалобы отсутствуют.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5.11. По результатам рассмотрения жалобы принимается одно из следующих решений: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5.11.1.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5.11.2. в удовлетворении жалобы отказывается.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5.12.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5.12.1. В случае признания жалобы подлежащей удовлетворению в ответе заявителю, указанном в пункте 5.11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84FB8" w:rsidRPr="00FA42B7" w:rsidRDefault="00484FB8" w:rsidP="005229E9">
      <w:pPr>
        <w:ind w:firstLine="709"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8"/>
        </w:rPr>
        <w:t>5.12.2. В случае признания жалобы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84FB8" w:rsidRPr="00FA42B7" w:rsidRDefault="00484FB8" w:rsidP="005229E9">
      <w:pPr>
        <w:suppressAutoHyphens/>
        <w:ind w:firstLine="709"/>
        <w:jc w:val="both"/>
        <w:rPr>
          <w:rFonts w:ascii="Arial" w:hAnsi="Arial" w:cs="Arial"/>
          <w:sz w:val="28"/>
        </w:rPr>
      </w:pPr>
      <w:r w:rsidRPr="00FA42B7">
        <w:rPr>
          <w:rFonts w:ascii="Times New Roman" w:hAnsi="Times New Roman"/>
          <w:sz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прокуратуры, и в орган, уполномоченный составлять протокол об административном правонарушении в соответствии с Законом области            от 29.10.2003 № 155-З «Об административных правонар</w:t>
      </w:r>
      <w:hyperlink r:id="rId14">
        <w:r w:rsidRPr="00FA42B7">
          <w:rPr>
            <w:rFonts w:ascii="Times New Roman" w:hAnsi="Times New Roman"/>
            <w:sz w:val="28"/>
          </w:rPr>
          <w:t>ушениях в Тамбовской области».</w:t>
        </w:r>
      </w:hyperlink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29E9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Pr="00FA42B7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p w:rsidR="00484FB8" w:rsidRDefault="00484FB8">
      <w:pPr>
        <w:spacing w:after="200" w:line="276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45" w:type="dxa"/>
        <w:tblCellMar>
          <w:left w:w="10" w:type="dxa"/>
          <w:right w:w="10" w:type="dxa"/>
        </w:tblCellMar>
        <w:tblLook w:val="0000"/>
      </w:tblPr>
      <w:tblGrid>
        <w:gridCol w:w="4179"/>
        <w:gridCol w:w="5239"/>
      </w:tblGrid>
      <w:tr w:rsidR="00484FB8" w:rsidRPr="00FA42B7" w:rsidTr="000930E7">
        <w:trPr>
          <w:trHeight w:val="1"/>
        </w:trPr>
        <w:tc>
          <w:tcPr>
            <w:tcW w:w="4179" w:type="dxa"/>
            <w:shd w:val="clear" w:color="000000" w:fill="FFFFFF"/>
            <w:tcMar>
              <w:left w:w="54" w:type="dxa"/>
              <w:right w:w="54" w:type="dxa"/>
            </w:tcMar>
          </w:tcPr>
          <w:p w:rsidR="00484FB8" w:rsidRDefault="00484FB8">
            <w:pPr>
              <w:suppressLineNumbers/>
              <w:suppressAutoHyphens/>
              <w:jc w:val="right"/>
              <w:rPr>
                <w:rFonts w:cs="Calibri"/>
              </w:rPr>
            </w:pPr>
          </w:p>
          <w:p w:rsidR="00484FB8" w:rsidRDefault="00484FB8">
            <w:pPr>
              <w:suppressLineNumbers/>
              <w:suppressAutoHyphens/>
              <w:jc w:val="right"/>
              <w:rPr>
                <w:rFonts w:cs="Calibri"/>
              </w:rPr>
            </w:pPr>
          </w:p>
          <w:p w:rsidR="00484FB8" w:rsidRPr="00FA42B7" w:rsidRDefault="00484FB8">
            <w:pPr>
              <w:suppressLineNumbers/>
              <w:suppressAutoHyphens/>
              <w:jc w:val="right"/>
              <w:rPr>
                <w:rFonts w:cs="Calibri"/>
              </w:rPr>
            </w:pPr>
          </w:p>
        </w:tc>
        <w:tc>
          <w:tcPr>
            <w:tcW w:w="5239" w:type="dxa"/>
            <w:shd w:val="clear" w:color="000000" w:fill="FFFFFF"/>
            <w:tcMar>
              <w:left w:w="54" w:type="dxa"/>
              <w:right w:w="54" w:type="dxa"/>
            </w:tcMar>
          </w:tcPr>
          <w:p w:rsidR="00484FB8" w:rsidRPr="00FA42B7" w:rsidRDefault="00484FB8" w:rsidP="00527D78">
            <w:pPr>
              <w:suppressAutoHyphens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42B7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484FB8" w:rsidRPr="00FA42B7" w:rsidRDefault="00484FB8" w:rsidP="00527D78">
            <w:pPr>
              <w:suppressAutoHyphens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42B7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484FB8" w:rsidRPr="00FA42B7" w:rsidRDefault="00484FB8" w:rsidP="00527D78">
            <w:pPr>
              <w:suppressAutoHyphens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42B7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</w:t>
            </w:r>
          </w:p>
          <w:p w:rsidR="00484FB8" w:rsidRPr="00FA42B7" w:rsidRDefault="00484FB8" w:rsidP="00B13CC7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FA42B7">
              <w:rPr>
                <w:rFonts w:ascii="Times New Roman" w:hAnsi="Times New Roman"/>
                <w:sz w:val="24"/>
                <w:szCs w:val="24"/>
              </w:rPr>
              <w:t xml:space="preserve">«Выдача разрешения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</w:t>
            </w:r>
            <w:r w:rsidRPr="00FA42B7">
              <w:rPr>
                <w:rFonts w:ascii="Times New Roman" w:hAnsi="Times New Roman"/>
                <w:sz w:val="28"/>
              </w:rPr>
              <w:t>39</w:t>
            </w:r>
            <w:r w:rsidRPr="00FA42B7">
              <w:rPr>
                <w:rFonts w:ascii="Times New Roman" w:hAnsi="Times New Roman"/>
                <w:sz w:val="28"/>
                <w:vertAlign w:val="superscript"/>
              </w:rPr>
              <w:t>34</w:t>
            </w:r>
            <w:r w:rsidRPr="00FA42B7">
              <w:rPr>
                <w:rFonts w:ascii="Times New Roman" w:hAnsi="Times New Roman"/>
                <w:sz w:val="24"/>
                <w:szCs w:val="24"/>
              </w:rPr>
              <w:t>Земельного кодекса Российской Федерации»</w:t>
            </w:r>
          </w:p>
          <w:p w:rsidR="00484FB8" w:rsidRPr="00FA42B7" w:rsidRDefault="00484FB8" w:rsidP="00527D7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4FB8" w:rsidRPr="000930E7" w:rsidRDefault="00484FB8" w:rsidP="000930E7">
            <w:pPr>
              <w:tabs>
                <w:tab w:val="left" w:pos="7923"/>
              </w:tabs>
              <w:suppressAutoHyphens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73DE8">
              <w:rPr>
                <w:rFonts w:ascii="Times New Roman" w:hAnsi="Times New Roman"/>
                <w:sz w:val="24"/>
                <w:szCs w:val="24"/>
              </w:rPr>
              <w:t>Примерная форма</w:t>
            </w:r>
          </w:p>
          <w:p w:rsidR="00484FB8" w:rsidRPr="00FA42B7" w:rsidRDefault="00484FB8" w:rsidP="00182638">
            <w:pPr>
              <w:tabs>
                <w:tab w:val="left" w:pos="7923"/>
              </w:tabs>
              <w:suppressAutoHyphens/>
              <w:jc w:val="center"/>
            </w:pPr>
          </w:p>
        </w:tc>
      </w:tr>
    </w:tbl>
    <w:p w:rsidR="00484FB8" w:rsidRPr="00FA42B7" w:rsidRDefault="00484FB8">
      <w:pPr>
        <w:widowControl w:val="0"/>
        <w:suppressAutoHyphens/>
        <w:jc w:val="right"/>
        <w:rPr>
          <w:rFonts w:ascii="Times New Roman" w:hAnsi="Times New Roman"/>
          <w:b/>
          <w:i/>
          <w:sz w:val="28"/>
        </w:rPr>
      </w:pPr>
    </w:p>
    <w:tbl>
      <w:tblPr>
        <w:tblW w:w="0" w:type="auto"/>
        <w:jc w:val="right"/>
        <w:tblCellMar>
          <w:left w:w="10" w:type="dxa"/>
          <w:right w:w="10" w:type="dxa"/>
        </w:tblCellMar>
        <w:tblLook w:val="0000"/>
      </w:tblPr>
      <w:tblGrid>
        <w:gridCol w:w="5293"/>
      </w:tblGrid>
      <w:tr w:rsidR="00484FB8" w:rsidRPr="00FA42B7" w:rsidTr="00527D78">
        <w:trPr>
          <w:trHeight w:val="1"/>
          <w:jc w:val="right"/>
        </w:trPr>
        <w:tc>
          <w:tcPr>
            <w:tcW w:w="5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Главе муниципального образования (главе администрации муниципального образования)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(фамилия, инициалы)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A42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Для физических лиц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(Ф.И.О (последнее при наличии)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(реквизиты документа, удостоверяющего личность)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Адрес места жительства _____________________ __________________________________________</w:t>
            </w:r>
          </w:p>
          <w:p w:rsidR="00484FB8" w:rsidRPr="00FA42B7" w:rsidRDefault="00484FB8" w:rsidP="00527D78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 xml:space="preserve">ФИО (последнее при наличии) представителя заявителя </w:t>
            </w:r>
          </w:p>
          <w:p w:rsidR="00484FB8" w:rsidRPr="00FA42B7" w:rsidRDefault="00484FB8" w:rsidP="008807C4">
            <w:pPr>
              <w:suppressLineNumbers/>
              <w:suppressAutoHyphens/>
              <w:rPr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реквизиты  документа,  подтверждающие его  полномочия _________________________________________</w:t>
            </w:r>
          </w:p>
        </w:tc>
      </w:tr>
      <w:tr w:rsidR="00484FB8" w:rsidRPr="00FA42B7" w:rsidTr="00527D78">
        <w:trPr>
          <w:trHeight w:val="1"/>
          <w:jc w:val="right"/>
        </w:trPr>
        <w:tc>
          <w:tcPr>
            <w:tcW w:w="5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484FB8" w:rsidRPr="00FA42B7" w:rsidRDefault="00484FB8" w:rsidP="00B13CC7">
            <w:pPr>
              <w:widowControl w:val="0"/>
              <w:suppressAutoHyphens/>
              <w:ind w:left="-59"/>
              <w:rPr>
                <w:rFonts w:ascii="Times New Roman" w:hAnsi="Times New Roman"/>
                <w:sz w:val="20"/>
                <w:szCs w:val="20"/>
              </w:rPr>
            </w:pPr>
            <w:r w:rsidRPr="00FA42B7">
              <w:rPr>
                <w:rFonts w:ascii="Times New Roman" w:hAnsi="Times New Roman"/>
                <w:sz w:val="20"/>
                <w:szCs w:val="20"/>
              </w:rPr>
              <w:t>Почтовый адрес, адрес электронной почты, номер телефона заявителя или представителя заявителя</w:t>
            </w:r>
          </w:p>
        </w:tc>
      </w:tr>
    </w:tbl>
    <w:p w:rsidR="00484FB8" w:rsidRPr="00FA42B7" w:rsidRDefault="00484FB8" w:rsidP="00527D78">
      <w:pPr>
        <w:suppressAutoHyphens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484FB8" w:rsidRPr="00FA42B7" w:rsidRDefault="00484FB8" w:rsidP="00527D78">
      <w:pPr>
        <w:jc w:val="center"/>
        <w:rPr>
          <w:rFonts w:ascii="yandex-sans" w:hAnsi="yandex-sans" w:cs="yandex-sans"/>
          <w:sz w:val="20"/>
          <w:szCs w:val="20"/>
          <w:shd w:val="clear" w:color="auto" w:fill="FFFFFF"/>
        </w:rPr>
      </w:pPr>
    </w:p>
    <w:tbl>
      <w:tblPr>
        <w:tblW w:w="5387" w:type="dxa"/>
        <w:tblInd w:w="4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</w:tblGrid>
      <w:tr w:rsidR="00484FB8" w:rsidRPr="00FA42B7" w:rsidTr="006E6F6B">
        <w:tc>
          <w:tcPr>
            <w:tcW w:w="5387" w:type="dxa"/>
          </w:tcPr>
          <w:p w:rsidR="00484FB8" w:rsidRPr="006E6F6B" w:rsidRDefault="00484FB8" w:rsidP="006E6F6B">
            <w:pPr>
              <w:jc w:val="right"/>
              <w:rPr>
                <w:rFonts w:ascii="Times New Roman" w:hAnsi="Times New Roman"/>
                <w:sz w:val="20"/>
                <w:szCs w:val="20"/>
                <w:u w:val="single"/>
                <w:shd w:val="clear" w:color="auto" w:fill="FFFFFF"/>
              </w:rPr>
            </w:pPr>
            <w:r w:rsidRPr="006E6F6B"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</w:rPr>
              <w:t>Для юридических лиц</w:t>
            </w:r>
          </w:p>
          <w:p w:rsidR="00484FB8" w:rsidRPr="006E6F6B" w:rsidRDefault="00484FB8" w:rsidP="006E6F6B">
            <w:pPr>
              <w:ind w:left="4111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</w:rPr>
            </w:pPr>
          </w:p>
        </w:tc>
      </w:tr>
      <w:tr w:rsidR="00484FB8" w:rsidRPr="00FA42B7" w:rsidTr="006E6F6B">
        <w:tc>
          <w:tcPr>
            <w:tcW w:w="5387" w:type="dxa"/>
          </w:tcPr>
          <w:p w:rsidR="00484FB8" w:rsidRPr="006E6F6B" w:rsidRDefault="00484FB8" w:rsidP="006E6F6B">
            <w:pPr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</w:rPr>
            </w:pPr>
            <w:r w:rsidRPr="006E6F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Наименование:</w:t>
            </w:r>
          </w:p>
        </w:tc>
      </w:tr>
      <w:tr w:rsidR="00484FB8" w:rsidRPr="00FA42B7" w:rsidTr="006E6F6B">
        <w:tc>
          <w:tcPr>
            <w:tcW w:w="5387" w:type="dxa"/>
          </w:tcPr>
          <w:p w:rsidR="00484FB8" w:rsidRPr="006E6F6B" w:rsidRDefault="00484FB8" w:rsidP="006E6F6B">
            <w:pPr>
              <w:ind w:left="-108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E6F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Место нахождения</w:t>
            </w:r>
          </w:p>
        </w:tc>
      </w:tr>
      <w:tr w:rsidR="00484FB8" w:rsidRPr="00FA42B7" w:rsidTr="006E6F6B">
        <w:trPr>
          <w:trHeight w:val="355"/>
        </w:trPr>
        <w:tc>
          <w:tcPr>
            <w:tcW w:w="5387" w:type="dxa"/>
            <w:tcBorders>
              <w:bottom w:val="single" w:sz="4" w:space="0" w:color="auto"/>
            </w:tcBorders>
          </w:tcPr>
          <w:p w:rsidR="00484FB8" w:rsidRPr="006E6F6B" w:rsidRDefault="00484FB8" w:rsidP="006E6F6B">
            <w:pPr>
              <w:ind w:left="-108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E6F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Организационно-правовая форма </w:t>
            </w:r>
          </w:p>
          <w:p w:rsidR="00484FB8" w:rsidRPr="006E6F6B" w:rsidRDefault="00484FB8" w:rsidP="006E6F6B">
            <w:pPr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</w:rPr>
            </w:pPr>
          </w:p>
        </w:tc>
      </w:tr>
      <w:tr w:rsidR="00484FB8" w:rsidRPr="00FA42B7" w:rsidTr="006E6F6B">
        <w:trPr>
          <w:trHeight w:val="344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484FB8" w:rsidRPr="006E6F6B" w:rsidRDefault="00484FB8" w:rsidP="006E6F6B">
            <w:pPr>
              <w:ind w:left="-108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E6F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Сведения о государственной  регистрации в ЕГРЮЛ</w:t>
            </w:r>
          </w:p>
        </w:tc>
      </w:tr>
      <w:tr w:rsidR="00484FB8" w:rsidRPr="00FA42B7" w:rsidTr="006E6F6B">
        <w:trPr>
          <w:trHeight w:val="344"/>
        </w:trPr>
        <w:tc>
          <w:tcPr>
            <w:tcW w:w="5387" w:type="dxa"/>
            <w:tcBorders>
              <w:top w:val="single" w:sz="4" w:space="0" w:color="auto"/>
            </w:tcBorders>
          </w:tcPr>
          <w:p w:rsidR="00484FB8" w:rsidRPr="006E6F6B" w:rsidRDefault="00484FB8" w:rsidP="006E6F6B">
            <w:pPr>
              <w:widowControl w:val="0"/>
              <w:suppressAutoHyphens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E6F6B">
              <w:rPr>
                <w:rFonts w:ascii="Times New Roman" w:hAnsi="Times New Roman"/>
                <w:sz w:val="20"/>
                <w:szCs w:val="20"/>
              </w:rPr>
              <w:t>Почтовый адрес, адрес электронной почты, номер телефона заявителя или представителя заявителя</w:t>
            </w:r>
          </w:p>
        </w:tc>
      </w:tr>
    </w:tbl>
    <w:p w:rsidR="00484FB8" w:rsidRPr="00FA42B7" w:rsidRDefault="00484FB8" w:rsidP="008807C4">
      <w:pPr>
        <w:jc w:val="center"/>
        <w:rPr>
          <w:rFonts w:ascii="Times New Roman" w:hAnsi="Times New Roman"/>
          <w:sz w:val="20"/>
          <w:szCs w:val="20"/>
          <w:shd w:val="clear" w:color="auto" w:fill="FFFFFF"/>
        </w:rPr>
      </w:pPr>
    </w:p>
    <w:p w:rsidR="00484FB8" w:rsidRPr="00FA42B7" w:rsidRDefault="00484FB8" w:rsidP="00527D78">
      <w:pPr>
        <w:suppressAutoHyphens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ЗАЯВЛЕНИЕ</w:t>
      </w:r>
    </w:p>
    <w:p w:rsidR="00484FB8" w:rsidRPr="00FA42B7" w:rsidRDefault="00484FB8" w:rsidP="000930E7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О выдаче разрешения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Федерации.</w:t>
      </w:r>
    </w:p>
    <w:p w:rsidR="00484FB8" w:rsidRPr="00FA42B7" w:rsidRDefault="00484FB8" w:rsidP="00527D78">
      <w:pPr>
        <w:tabs>
          <w:tab w:val="left" w:pos="7923"/>
        </w:tabs>
        <w:suppressAutoHyphens/>
        <w:jc w:val="center"/>
        <w:rPr>
          <w:rFonts w:ascii="Times New Roman" w:hAnsi="Times New Roman"/>
          <w:i/>
          <w:sz w:val="28"/>
        </w:rPr>
      </w:pP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</w:p>
    <w:p w:rsidR="00484FB8" w:rsidRPr="00FA42B7" w:rsidRDefault="00484FB8" w:rsidP="00BD568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     Прошу Вас выдать разрешение 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Федерации.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 xml:space="preserve">с кадастровым номером _________________________________________, </w:t>
      </w:r>
    </w:p>
    <w:p w:rsidR="00484FB8" w:rsidRPr="00FA42B7" w:rsidRDefault="00484FB8" w:rsidP="00527D78">
      <w:pPr>
        <w:jc w:val="both"/>
        <w:rPr>
          <w:rFonts w:ascii="Times New Roman" w:hAnsi="Times New Roman"/>
          <w:sz w:val="20"/>
        </w:rPr>
      </w:pPr>
      <w:r w:rsidRPr="00FA42B7">
        <w:rPr>
          <w:rFonts w:ascii="Times New Roman" w:hAnsi="Times New Roman"/>
          <w:sz w:val="24"/>
        </w:rPr>
        <w:t>                     (</w:t>
      </w:r>
      <w:r w:rsidRPr="00FA42B7">
        <w:rPr>
          <w:rFonts w:ascii="Times New Roman" w:hAnsi="Times New Roman"/>
          <w:sz w:val="20"/>
        </w:rPr>
        <w:t>указывается в случае, если планируется использование всего земельного участка)</w:t>
      </w:r>
    </w:p>
    <w:p w:rsidR="00484FB8" w:rsidRPr="00FA42B7" w:rsidRDefault="00484FB8" w:rsidP="00BD5688">
      <w:pPr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      Предполагаемая   цель  использования  земель  или  земельного  участка в соответствии с</w:t>
      </w:r>
      <w:r w:rsidRPr="00FA42B7">
        <w:rPr>
          <w:rFonts w:ascii="Times New Roman" w:hAnsi="Times New Roman"/>
          <w:sz w:val="24"/>
          <w:szCs w:val="24"/>
        </w:rPr>
        <w:t>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</w:t>
      </w:r>
      <w:r w:rsidRPr="00FA42B7">
        <w:rPr>
          <w:rFonts w:ascii="Times New Roman" w:hAnsi="Times New Roman"/>
          <w:sz w:val="24"/>
        </w:rPr>
        <w:t xml:space="preserve">__________________________________________.___________________________________      Срок использования земель или земельного участка (в пределах срока, установленного </w:t>
      </w:r>
      <w:r w:rsidRPr="00FA42B7">
        <w:rPr>
          <w:rFonts w:ascii="Times New Roman" w:hAnsi="Times New Roman"/>
          <w:sz w:val="24"/>
          <w:szCs w:val="24"/>
        </w:rPr>
        <w:t>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</w:t>
      </w:r>
      <w:r w:rsidRPr="00FA42B7">
        <w:rPr>
          <w:rFonts w:ascii="Times New Roman" w:hAnsi="Times New Roman"/>
          <w:sz w:val="24"/>
        </w:rPr>
        <w:t>) _____________________________________________________________________________</w:t>
      </w:r>
    </w:p>
    <w:p w:rsidR="00484FB8" w:rsidRDefault="00484FB8" w:rsidP="00BD5688">
      <w:pPr>
        <w:jc w:val="both"/>
        <w:rPr>
          <w:sz w:val="30"/>
          <w:szCs w:val="30"/>
          <w:shd w:val="clear" w:color="auto" w:fill="FFFFFF"/>
        </w:rPr>
      </w:pPr>
      <w:r w:rsidRPr="00FA42B7">
        <w:rPr>
          <w:rFonts w:ascii="Times New Roman" w:hAnsi="Times New Roman"/>
          <w:sz w:val="24"/>
        </w:rPr>
        <w:tab/>
      </w:r>
      <w:r w:rsidRPr="00FA42B7">
        <w:rPr>
          <w:rFonts w:ascii="Times New Roman" w:hAnsi="Times New Roman"/>
          <w:sz w:val="24"/>
          <w:szCs w:val="24"/>
        </w:rPr>
        <w:t xml:space="preserve">Информация </w:t>
      </w:r>
      <w:r w:rsidRPr="00FA42B7">
        <w:rPr>
          <w:rFonts w:ascii="Times New Roman" w:hAnsi="Times New Roman"/>
          <w:sz w:val="24"/>
          <w:szCs w:val="24"/>
          <w:shd w:val="clear" w:color="auto" w:fill="FFFFFF"/>
        </w:rPr>
        <w:t>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 </w:t>
      </w:r>
      <w:hyperlink r:id="rId15" w:anchor="dst948" w:history="1">
        <w:r w:rsidRPr="00FA42B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пункте 3 части 2 статьи 23</w:t>
        </w:r>
      </w:hyperlink>
      <w:r w:rsidRPr="00FA42B7">
        <w:rPr>
          <w:rFonts w:ascii="Times New Roman" w:hAnsi="Times New Roman"/>
          <w:sz w:val="24"/>
          <w:szCs w:val="24"/>
          <w:shd w:val="clear" w:color="auto" w:fill="FFFFFF"/>
        </w:rPr>
        <w:t> Лесного кодекса Российской Федерации), в отношении которых подано заявление, в случае такой необходимости</w:t>
      </w:r>
      <w:r w:rsidRPr="00FA42B7">
        <w:rPr>
          <w:sz w:val="30"/>
          <w:szCs w:val="30"/>
          <w:shd w:val="clear" w:color="auto" w:fill="FFFFFF"/>
        </w:rPr>
        <w:t>.</w:t>
      </w:r>
    </w:p>
    <w:p w:rsidR="00484FB8" w:rsidRPr="00FA42B7" w:rsidRDefault="00484FB8" w:rsidP="00BD5688">
      <w:pPr>
        <w:jc w:val="both"/>
        <w:rPr>
          <w:rFonts w:ascii="Times New Roman" w:hAnsi="Times New Roman"/>
          <w:sz w:val="24"/>
        </w:rPr>
      </w:pPr>
    </w:p>
    <w:p w:rsidR="00484FB8" w:rsidRPr="00E146EB" w:rsidRDefault="00484FB8" w:rsidP="00E146EB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146EB">
        <w:rPr>
          <w:rFonts w:ascii="Times New Roman" w:hAnsi="Times New Roman"/>
          <w:sz w:val="24"/>
          <w:szCs w:val="24"/>
          <w:shd w:val="clear" w:color="auto" w:fill="FFFFFF"/>
        </w:rPr>
        <w:t xml:space="preserve">Результат рассмотрения заявления прошу предоставить (нужное отметить): </w:t>
      </w:r>
    </w:p>
    <w:tbl>
      <w:tblPr>
        <w:tblW w:w="946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89"/>
        <w:gridCol w:w="8673"/>
      </w:tblGrid>
      <w:tr w:rsidR="00484FB8" w:rsidRPr="00E146EB" w:rsidTr="009F655A">
        <w:trPr>
          <w:tblCellSpacing w:w="0" w:type="dxa"/>
        </w:trPr>
        <w:tc>
          <w:tcPr>
            <w:tcW w:w="789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3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146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виде бумажного документа при личном обращении в Администрацию</w:t>
            </w:r>
          </w:p>
        </w:tc>
      </w:tr>
      <w:tr w:rsidR="00484FB8" w:rsidRPr="00E146EB" w:rsidTr="009F655A">
        <w:trPr>
          <w:tblCellSpacing w:w="0" w:type="dxa"/>
        </w:trPr>
        <w:tc>
          <w:tcPr>
            <w:tcW w:w="789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3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146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виде электронного документа на электронную почту:_________________</w:t>
            </w:r>
          </w:p>
        </w:tc>
      </w:tr>
      <w:tr w:rsidR="00484FB8" w:rsidRPr="00E146EB" w:rsidTr="009F655A">
        <w:trPr>
          <w:tblCellSpacing w:w="0" w:type="dxa"/>
        </w:trPr>
        <w:tc>
          <w:tcPr>
            <w:tcW w:w="789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3" w:type="dxa"/>
            <w:tcMar>
              <w:top w:w="0" w:type="dxa"/>
              <w:left w:w="96" w:type="dxa"/>
              <w:bottom w:w="0" w:type="dxa"/>
              <w:right w:w="0" w:type="dxa"/>
            </w:tcMar>
          </w:tcPr>
          <w:p w:rsidR="00484FB8" w:rsidRPr="00E146EB" w:rsidRDefault="00484FB8" w:rsidP="009F65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146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виде бумажного документа посредством почтового отправления</w:t>
            </w:r>
          </w:p>
        </w:tc>
      </w:tr>
    </w:tbl>
    <w:p w:rsidR="00484FB8" w:rsidRPr="00FA42B7" w:rsidRDefault="00484FB8" w:rsidP="00BD5688">
      <w:pPr>
        <w:jc w:val="both"/>
        <w:rPr>
          <w:rFonts w:ascii="Times New Roman" w:hAnsi="Times New Roman"/>
          <w:sz w:val="24"/>
        </w:rPr>
      </w:pPr>
    </w:p>
    <w:p w:rsidR="00484FB8" w:rsidRPr="00FA42B7" w:rsidRDefault="00484FB8" w:rsidP="00BD5688">
      <w:pPr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Приложение: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1) ___________________________________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2) ___________________________________</w:t>
      </w:r>
    </w:p>
    <w:p w:rsidR="00484FB8" w:rsidRPr="00E146EB" w:rsidRDefault="00484FB8" w:rsidP="00527D78">
      <w:pPr>
        <w:suppressAutoHyphens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84FB8" w:rsidRPr="00E146EB" w:rsidRDefault="00484FB8" w:rsidP="00E146EB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E146EB">
        <w:rPr>
          <w:rFonts w:ascii="Times New Roman" w:hAnsi="Times New Roman"/>
          <w:sz w:val="24"/>
          <w:szCs w:val="24"/>
          <w:shd w:val="clear" w:color="auto" w:fill="FFFFFF"/>
        </w:rPr>
        <w:t>Заявитель:</w:t>
      </w:r>
    </w:p>
    <w:p w:rsidR="00484FB8" w:rsidRPr="00E146EB" w:rsidRDefault="00484FB8" w:rsidP="00E146EB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E146E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________________      ________________________________</w:t>
      </w:r>
    </w:p>
    <w:p w:rsidR="00484FB8" w:rsidRPr="00E146EB" w:rsidRDefault="00484FB8" w:rsidP="00E146EB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E146E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(подпись)                                                       (расшифровка подписи)</w:t>
      </w:r>
    </w:p>
    <w:p w:rsidR="00484FB8" w:rsidRPr="00E146EB" w:rsidRDefault="00484FB8" w:rsidP="00E146EB">
      <w:pPr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84FB8" w:rsidRPr="00E146EB" w:rsidRDefault="00484FB8" w:rsidP="00E146EB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E146EB">
        <w:rPr>
          <w:rFonts w:ascii="Times New Roman" w:hAnsi="Times New Roman"/>
          <w:sz w:val="24"/>
          <w:szCs w:val="24"/>
          <w:shd w:val="clear" w:color="auto" w:fill="FFFFFF"/>
        </w:rPr>
        <w:t>Дата «____» _____________20____г.</w:t>
      </w:r>
    </w:p>
    <w:p w:rsidR="00484FB8" w:rsidRPr="00E146EB" w:rsidRDefault="00484FB8" w:rsidP="00E146EB">
      <w:pPr>
        <w:ind w:left="4536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7D78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Приложение № 2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«Выдача разрешения на использование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земель и земельного участка без  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предоставления земельного участка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и установления сервитутов в целях, предусмотренных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Федерации»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jc w:val="both"/>
        <w:rPr>
          <w:rFonts w:ascii="Times New Roman" w:hAnsi="Times New Roman"/>
          <w:sz w:val="28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______________________________________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18"/>
        </w:rPr>
        <w:t>(Ф.И.О. (последнее при наличии)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18"/>
        </w:rPr>
      </w:pPr>
      <w:r w:rsidRPr="00FA42B7">
        <w:rPr>
          <w:rFonts w:ascii="Times New Roman" w:hAnsi="Times New Roman"/>
          <w:sz w:val="18"/>
        </w:rPr>
        <w:t>заявителя, адрес места регистрации)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Почтовый индекс и адрес места жительства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____________________________________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____________________________________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8"/>
        </w:rPr>
      </w:pPr>
    </w:p>
    <w:p w:rsidR="00484FB8" w:rsidRPr="00FA42B7" w:rsidRDefault="00484FB8" w:rsidP="00527D78">
      <w:pPr>
        <w:jc w:val="center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b/>
          <w:sz w:val="24"/>
        </w:rPr>
        <w:t>Уведомление</w:t>
      </w:r>
    </w:p>
    <w:p w:rsidR="00484FB8" w:rsidRPr="00FA42B7" w:rsidRDefault="00484FB8" w:rsidP="00527D78">
      <w:pPr>
        <w:jc w:val="center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b/>
          <w:sz w:val="24"/>
        </w:rPr>
        <w:t>об отказе в приеме документов</w:t>
      </w:r>
    </w:p>
    <w:p w:rsidR="00484FB8" w:rsidRPr="00FA42B7" w:rsidRDefault="00484FB8" w:rsidP="00527D78">
      <w:pPr>
        <w:jc w:val="center"/>
        <w:rPr>
          <w:rFonts w:ascii="Times New Roman" w:hAnsi="Times New Roman"/>
          <w:b/>
          <w:sz w:val="28"/>
        </w:rPr>
      </w:pPr>
    </w:p>
    <w:p w:rsidR="00484FB8" w:rsidRPr="00FA42B7" w:rsidRDefault="00484FB8" w:rsidP="00527D78">
      <w:pPr>
        <w:suppressAutoHyphens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от «___» ______________ 20__ г.</w:t>
      </w:r>
    </w:p>
    <w:p w:rsidR="00484FB8" w:rsidRPr="00FA42B7" w:rsidRDefault="00484FB8" w:rsidP="00527D78">
      <w:pPr>
        <w:suppressAutoHyphens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i/>
          <w:sz w:val="24"/>
        </w:rPr>
        <w:t>(дата принятия решения)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4"/>
        </w:rPr>
        <w:t>Администрация ______________________________________________________________</w:t>
      </w: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i/>
          <w:sz w:val="24"/>
        </w:rPr>
        <w:t>(наименование муниципального образования)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  <w:szCs w:val="24"/>
        </w:rPr>
        <w:t>отказывает в приеме заявления о   выдаче разрешения на использование земель и земельного участка без  предоставления земельного участка и установления сервитутов в целях, предусмотренных 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</w:t>
      </w:r>
      <w:r w:rsidRPr="00FA42B7">
        <w:rPr>
          <w:rFonts w:ascii="Times New Roman" w:hAnsi="Times New Roman"/>
          <w:sz w:val="24"/>
        </w:rPr>
        <w:t xml:space="preserve"> и приложенных к нему документов.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ab/>
        <w:t>Причинами, послужившими основанием для отказа в приеме заявления и документов, явились следующие обстоятельства: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i/>
          <w:sz w:val="24"/>
        </w:rPr>
        <w:t>(нужное отметить в квадрате)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000"/>
      </w:tblPr>
      <w:tblGrid>
        <w:gridCol w:w="505"/>
        <w:gridCol w:w="8850"/>
      </w:tblGrid>
      <w:tr w:rsidR="00484FB8" w:rsidRPr="00FA42B7">
        <w:trPr>
          <w:trHeight w:val="1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484FB8" w:rsidRPr="00FA42B7" w:rsidRDefault="00484FB8" w:rsidP="00527D78">
            <w:pPr>
              <w:suppressLineNumbers/>
              <w:suppressAutoHyphens/>
              <w:jc w:val="both"/>
              <w:rPr>
                <w:rFonts w:cs="Calibri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484FB8" w:rsidRPr="00FA42B7" w:rsidRDefault="00484FB8" w:rsidP="00527D78">
            <w:pPr>
              <w:jc w:val="both"/>
            </w:pPr>
            <w:r w:rsidRPr="00FA42B7">
              <w:rPr>
                <w:rFonts w:ascii="Times New Roman" w:hAnsi="Times New Roman"/>
              </w:rPr>
              <w:t>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</w:t>
            </w:r>
          </w:p>
        </w:tc>
      </w:tr>
      <w:tr w:rsidR="00484FB8" w:rsidRPr="00FA42B7">
        <w:trPr>
          <w:trHeight w:val="1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484FB8" w:rsidRPr="00FA42B7" w:rsidRDefault="00484FB8" w:rsidP="00527D78">
            <w:pPr>
              <w:suppressLineNumbers/>
              <w:suppressAutoHyphens/>
              <w:jc w:val="both"/>
              <w:rPr>
                <w:rFonts w:cs="Calibri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484FB8" w:rsidRPr="00FA42B7" w:rsidRDefault="00484FB8" w:rsidP="00527D78">
            <w:pPr>
              <w:jc w:val="both"/>
              <w:rPr>
                <w:rFonts w:ascii="Times New Roman" w:hAnsi="Times New Roman"/>
              </w:rPr>
            </w:pPr>
            <w:r w:rsidRPr="00FA42B7">
              <w:rPr>
                <w:rFonts w:ascii="Times New Roman" w:hAnsi="Times New Roman"/>
              </w:rPr>
              <w:t>представление документов в орган, неуполномоченный на рассмотрение заявления</w:t>
            </w:r>
          </w:p>
          <w:p w:rsidR="00484FB8" w:rsidRPr="00FA42B7" w:rsidRDefault="00484FB8" w:rsidP="00527D78">
            <w:pPr>
              <w:jc w:val="both"/>
            </w:pPr>
          </w:p>
        </w:tc>
      </w:tr>
    </w:tbl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Уполномоченное должностное лицо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4"/>
        </w:rPr>
        <w:t>Администрации                                   _____________                          ______________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i/>
          <w:sz w:val="24"/>
        </w:rPr>
        <w:t>(должность, Ф.И.О.)                          ( подпись)</w:t>
      </w:r>
    </w:p>
    <w:p w:rsidR="00484FB8" w:rsidRPr="00FA42B7" w:rsidRDefault="00484FB8" w:rsidP="00527D78">
      <w:pPr>
        <w:suppressAutoHyphens/>
        <w:jc w:val="both"/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4"/>
        </w:rPr>
        <w:t>М.П.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Приложение № 3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84FB8" w:rsidRPr="00FA42B7" w:rsidRDefault="00484FB8" w:rsidP="00527D78">
      <w:pPr>
        <w:widowControl w:val="0"/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«Выдача разрешения на использование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земель и земельного участка без  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>предоставления земельного участка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и установления сервитутов в целях, предусмотренных</w:t>
      </w:r>
    </w:p>
    <w:p w:rsidR="00484FB8" w:rsidRPr="00FA42B7" w:rsidRDefault="00484FB8" w:rsidP="00527D78">
      <w:pPr>
        <w:suppressAutoHyphens/>
        <w:jc w:val="right"/>
        <w:rPr>
          <w:rFonts w:ascii="Times New Roman" w:hAnsi="Times New Roman"/>
          <w:sz w:val="24"/>
          <w:szCs w:val="24"/>
        </w:rPr>
      </w:pPr>
      <w:r w:rsidRPr="00FA42B7">
        <w:rPr>
          <w:rFonts w:ascii="Times New Roman" w:hAnsi="Times New Roman"/>
          <w:sz w:val="24"/>
          <w:szCs w:val="24"/>
        </w:rPr>
        <w:t xml:space="preserve"> пунктом 1 статьи 39</w:t>
      </w:r>
      <w:r w:rsidRPr="00FA42B7">
        <w:rPr>
          <w:rFonts w:ascii="Times New Roman" w:hAnsi="Times New Roman"/>
          <w:sz w:val="24"/>
          <w:szCs w:val="24"/>
          <w:vertAlign w:val="superscript"/>
        </w:rPr>
        <w:t>34</w:t>
      </w:r>
      <w:r w:rsidRPr="00FA42B7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Федерации»</w:t>
      </w: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РАСПИСКА</w:t>
      </w:r>
    </w:p>
    <w:p w:rsidR="00484FB8" w:rsidRPr="00FA42B7" w:rsidRDefault="00484FB8" w:rsidP="00527D78">
      <w:pPr>
        <w:suppressAutoHyphens/>
        <w:jc w:val="center"/>
        <w:rPr>
          <w:rFonts w:ascii="Times New Roman" w:hAnsi="Times New Roman"/>
          <w:sz w:val="24"/>
        </w:rPr>
      </w:pPr>
      <w:r w:rsidRPr="00FA42B7">
        <w:rPr>
          <w:rFonts w:ascii="Times New Roman" w:hAnsi="Times New Roman"/>
          <w:sz w:val="24"/>
        </w:rPr>
        <w:t>в получении документов</w:t>
      </w:r>
    </w:p>
    <w:p w:rsidR="00484FB8" w:rsidRPr="00FA42B7" w:rsidRDefault="00484FB8" w:rsidP="00527D78">
      <w:pPr>
        <w:jc w:val="both"/>
        <w:rPr>
          <w:rFonts w:ascii="Times New Roman" w:hAnsi="Times New Roman"/>
        </w:rPr>
      </w:pPr>
      <w:r w:rsidRPr="00FA42B7">
        <w:rPr>
          <w:rFonts w:ascii="Times New Roman" w:hAnsi="Times New Roman"/>
          <w:i/>
          <w:sz w:val="24"/>
        </w:rPr>
        <w:t>____________________________________________________________________________</w:t>
      </w:r>
    </w:p>
    <w:p w:rsidR="00484FB8" w:rsidRPr="00FA42B7" w:rsidRDefault="00484FB8" w:rsidP="00527D78">
      <w:pPr>
        <w:jc w:val="center"/>
        <w:rPr>
          <w:rFonts w:ascii="Times New Roman" w:hAnsi="Times New Roman"/>
        </w:rPr>
      </w:pPr>
      <w:r w:rsidRPr="00FA42B7">
        <w:rPr>
          <w:rFonts w:ascii="Times New Roman" w:hAnsi="Times New Roman"/>
          <w:sz w:val="20"/>
        </w:rPr>
        <w:t>(наименование администрации  муниципального образования)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Мною, _______________________________________________________________________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484FB8" w:rsidRPr="00FA42B7" w:rsidRDefault="00484FB8" w:rsidP="00527D78">
      <w:pPr>
        <w:jc w:val="center"/>
        <w:rPr>
          <w:rFonts w:ascii="Times New Roman" w:hAnsi="Times New Roman"/>
        </w:rPr>
      </w:pPr>
      <w:r w:rsidRPr="00FA42B7">
        <w:rPr>
          <w:rFonts w:ascii="Times New Roman" w:hAnsi="Times New Roman"/>
          <w:sz w:val="20"/>
        </w:rPr>
        <w:t>(должность сотрудника, принявшего документы, Ф.И.О.(последнее при наличии)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приняты от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Ф.И.О. (последнее при наличии) заявителя_______________________________________________________________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Ф.И.О. представителя заявителя_________________________________________________,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действующего на основании ____________________________________________________,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тел:____________________________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следующие документы:</w:t>
      </w:r>
    </w:p>
    <w:p w:rsidR="00484FB8" w:rsidRPr="00FA42B7" w:rsidRDefault="00484FB8" w:rsidP="00527D78">
      <w:pPr>
        <w:rPr>
          <w:rFonts w:ascii="Times New Roman" w:hAnsi="Times New Roman"/>
        </w:rPr>
      </w:pPr>
    </w:p>
    <w:tbl>
      <w:tblPr>
        <w:tblW w:w="0" w:type="auto"/>
        <w:tblInd w:w="109" w:type="dxa"/>
        <w:tblCellMar>
          <w:left w:w="10" w:type="dxa"/>
          <w:right w:w="10" w:type="dxa"/>
        </w:tblCellMar>
        <w:tblLook w:val="0000"/>
      </w:tblPr>
      <w:tblGrid>
        <w:gridCol w:w="560"/>
        <w:gridCol w:w="4468"/>
        <w:gridCol w:w="2106"/>
        <w:gridCol w:w="2210"/>
      </w:tblGrid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jc w:val="center"/>
            </w:pPr>
            <w:r w:rsidRPr="00FA42B7">
              <w:rPr>
                <w:rFonts w:ascii="Times New Roman" w:hAnsi="Times New Roman"/>
              </w:rPr>
              <w:t>№</w:t>
            </w:r>
            <w:r w:rsidRPr="00FA42B7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Наименование и реквизиты документов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suppressAutoHyphens/>
              <w:jc w:val="center"/>
              <w:rPr>
                <w:rFonts w:ascii="Times New Roman" w:hAnsi="Times New Roman"/>
              </w:rPr>
            </w:pPr>
            <w:r w:rsidRPr="00FA42B7">
              <w:rPr>
                <w:rFonts w:ascii="Times New Roman" w:hAnsi="Times New Roman"/>
              </w:rPr>
              <w:t>Оригинал</w:t>
            </w:r>
          </w:p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(количество листов)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suppressAutoHyphens/>
              <w:jc w:val="center"/>
              <w:rPr>
                <w:rFonts w:ascii="Times New Roman" w:hAnsi="Times New Roman"/>
              </w:rPr>
            </w:pPr>
            <w:r w:rsidRPr="00FA42B7">
              <w:rPr>
                <w:rFonts w:ascii="Times New Roman" w:hAnsi="Times New Roman"/>
              </w:rPr>
              <w:t>Копия</w:t>
            </w:r>
          </w:p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(количество листов)</w:t>
            </w:r>
          </w:p>
        </w:tc>
      </w:tr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</w:tr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</w:tr>
    </w:tbl>
    <w:p w:rsidR="00484FB8" w:rsidRPr="00FA42B7" w:rsidRDefault="00484FB8" w:rsidP="00527D78">
      <w:pPr>
        <w:rPr>
          <w:rFonts w:ascii="Times New Roman" w:hAnsi="Times New Roman"/>
        </w:rPr>
      </w:pP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По межведомственным запросам будут получены следующие документы:</w:t>
      </w:r>
    </w:p>
    <w:p w:rsidR="00484FB8" w:rsidRPr="00FA42B7" w:rsidRDefault="00484FB8" w:rsidP="00527D78">
      <w:pPr>
        <w:rPr>
          <w:rFonts w:ascii="Times New Roman" w:hAnsi="Times New Roman"/>
        </w:rPr>
      </w:pPr>
    </w:p>
    <w:tbl>
      <w:tblPr>
        <w:tblW w:w="0" w:type="auto"/>
        <w:tblInd w:w="109" w:type="dxa"/>
        <w:tblCellMar>
          <w:left w:w="10" w:type="dxa"/>
          <w:right w:w="10" w:type="dxa"/>
        </w:tblCellMar>
        <w:tblLook w:val="0000"/>
      </w:tblPr>
      <w:tblGrid>
        <w:gridCol w:w="560"/>
        <w:gridCol w:w="4468"/>
        <w:gridCol w:w="2106"/>
        <w:gridCol w:w="2210"/>
      </w:tblGrid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jc w:val="center"/>
            </w:pPr>
            <w:r w:rsidRPr="00FA42B7">
              <w:rPr>
                <w:rFonts w:ascii="Times New Roman" w:hAnsi="Times New Roman"/>
              </w:rPr>
              <w:t>№</w:t>
            </w:r>
            <w:r w:rsidRPr="00FA42B7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Наименование и реквизиты документов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suppressAutoHyphens/>
              <w:jc w:val="center"/>
              <w:rPr>
                <w:rFonts w:ascii="Times New Roman" w:hAnsi="Times New Roman"/>
              </w:rPr>
            </w:pPr>
            <w:r w:rsidRPr="00FA42B7">
              <w:rPr>
                <w:rFonts w:ascii="Times New Roman" w:hAnsi="Times New Roman"/>
              </w:rPr>
              <w:t>Оригинал</w:t>
            </w:r>
          </w:p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(количество листов)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suppressAutoHyphens/>
              <w:jc w:val="center"/>
              <w:rPr>
                <w:rFonts w:ascii="Times New Roman" w:hAnsi="Times New Roman"/>
              </w:rPr>
            </w:pPr>
            <w:r w:rsidRPr="00FA42B7">
              <w:rPr>
                <w:rFonts w:ascii="Times New Roman" w:hAnsi="Times New Roman"/>
              </w:rPr>
              <w:t>Копия</w:t>
            </w:r>
          </w:p>
          <w:p w:rsidR="00484FB8" w:rsidRPr="00FA42B7" w:rsidRDefault="00484FB8" w:rsidP="00527D78">
            <w:r w:rsidRPr="00FA42B7">
              <w:rPr>
                <w:rFonts w:ascii="Times New Roman" w:hAnsi="Times New Roman"/>
              </w:rPr>
              <w:t>(количество листов)</w:t>
            </w:r>
          </w:p>
        </w:tc>
      </w:tr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</w:tr>
      <w:tr w:rsidR="00484FB8" w:rsidRPr="00FA42B7">
        <w:trPr>
          <w:trHeight w:val="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4FB8" w:rsidRPr="00FA42B7" w:rsidRDefault="00484FB8" w:rsidP="00527D78">
            <w:pPr>
              <w:rPr>
                <w:rFonts w:cs="Calibri"/>
              </w:rPr>
            </w:pPr>
          </w:p>
        </w:tc>
      </w:tr>
    </w:tbl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Ваш документ о предоставлении муниципальной  услуги будет готов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к выдаче: «___» _____________ 20__ г.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Документы сдал: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Заявитель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484FB8" w:rsidRPr="00FA42B7" w:rsidRDefault="00484FB8" w:rsidP="00527D78">
      <w:pPr>
        <w:jc w:val="center"/>
        <w:rPr>
          <w:rFonts w:ascii="Times New Roman" w:hAnsi="Times New Roman"/>
        </w:rPr>
      </w:pPr>
      <w:r w:rsidRPr="00FA42B7">
        <w:rPr>
          <w:rFonts w:ascii="Times New Roman" w:hAnsi="Times New Roman"/>
          <w:sz w:val="20"/>
        </w:rPr>
        <w:t>(Ф.И.О. заявителя, подпись-если заявление подано лично в Администрацию)</w:t>
      </w: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«____» ________________ 20 ___ г.</w:t>
      </w:r>
    </w:p>
    <w:p w:rsidR="00484FB8" w:rsidRPr="00FA42B7" w:rsidRDefault="00484FB8" w:rsidP="00527D78">
      <w:pPr>
        <w:rPr>
          <w:rFonts w:ascii="Times New Roman" w:hAnsi="Times New Roman"/>
        </w:rPr>
      </w:pPr>
    </w:p>
    <w:p w:rsidR="00484FB8" w:rsidRPr="00FA42B7" w:rsidRDefault="00484FB8" w:rsidP="00527D78">
      <w:pPr>
        <w:rPr>
          <w:rFonts w:ascii="Times New Roman" w:hAnsi="Times New Roman"/>
        </w:rPr>
      </w:pPr>
      <w:r w:rsidRPr="00FA42B7">
        <w:rPr>
          <w:rFonts w:ascii="Times New Roman" w:hAnsi="Times New Roman"/>
          <w:sz w:val="24"/>
        </w:rPr>
        <w:t>Документы принял: _____________________________________________________________________________</w:t>
      </w:r>
    </w:p>
    <w:p w:rsidR="00484FB8" w:rsidRPr="00FA42B7" w:rsidRDefault="00484FB8" w:rsidP="00527D78">
      <w:pPr>
        <w:jc w:val="center"/>
        <w:rPr>
          <w:rFonts w:ascii="Times New Roman" w:hAnsi="Times New Roman"/>
          <w:sz w:val="20"/>
        </w:rPr>
      </w:pPr>
      <w:r w:rsidRPr="00FA42B7">
        <w:rPr>
          <w:rFonts w:ascii="Times New Roman" w:hAnsi="Times New Roman"/>
          <w:sz w:val="20"/>
        </w:rPr>
        <w:t>(подпись, Ф.И.О. специалиста, принявшего документы)</w:t>
      </w:r>
    </w:p>
    <w:p w:rsidR="00484FB8" w:rsidRPr="00FA42B7" w:rsidRDefault="00484FB8" w:rsidP="00527D78">
      <w:pPr>
        <w:rPr>
          <w:rFonts w:ascii="Times New Roman" w:hAnsi="Times New Roman"/>
        </w:rPr>
      </w:pPr>
    </w:p>
    <w:p w:rsidR="00484FB8" w:rsidRPr="00FA42B7" w:rsidRDefault="00484FB8" w:rsidP="00527D78">
      <w:pPr>
        <w:rPr>
          <w:rFonts w:ascii="Times New Roman" w:hAnsi="Times New Roman"/>
          <w:sz w:val="28"/>
        </w:rPr>
      </w:pPr>
      <w:r w:rsidRPr="00FA42B7">
        <w:rPr>
          <w:rFonts w:ascii="Times New Roman" w:hAnsi="Times New Roman"/>
          <w:sz w:val="24"/>
        </w:rPr>
        <w:t>«____» ________________ 20 ___ г.</w:t>
      </w:r>
    </w:p>
    <w:sectPr w:rsidR="00484FB8" w:rsidRPr="00FA42B7" w:rsidSect="009F664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FB8" w:rsidRDefault="00484FB8" w:rsidP="001029A5">
      <w:r>
        <w:separator/>
      </w:r>
    </w:p>
  </w:endnote>
  <w:endnote w:type="continuationSeparator" w:id="0">
    <w:p w:rsidR="00484FB8" w:rsidRDefault="00484FB8" w:rsidP="00102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FB8" w:rsidRDefault="00484FB8" w:rsidP="001029A5">
      <w:r>
        <w:separator/>
      </w:r>
    </w:p>
  </w:footnote>
  <w:footnote w:type="continuationSeparator" w:id="0">
    <w:p w:rsidR="00484FB8" w:rsidRDefault="00484FB8" w:rsidP="00102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400E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7A9F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002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4AA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A5EB0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A661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0655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CE8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E8B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1C8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D05516"/>
    <w:multiLevelType w:val="multilevel"/>
    <w:tmpl w:val="654A5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63"/>
    <w:rsid w:val="00003D50"/>
    <w:rsid w:val="00005D0F"/>
    <w:rsid w:val="00016B4E"/>
    <w:rsid w:val="00022977"/>
    <w:rsid w:val="00023E5C"/>
    <w:rsid w:val="00066F1E"/>
    <w:rsid w:val="00076456"/>
    <w:rsid w:val="0008124F"/>
    <w:rsid w:val="0009266D"/>
    <w:rsid w:val="000930E7"/>
    <w:rsid w:val="00096BE6"/>
    <w:rsid w:val="000B1134"/>
    <w:rsid w:val="000E5316"/>
    <w:rsid w:val="001029A5"/>
    <w:rsid w:val="00112373"/>
    <w:rsid w:val="00152C98"/>
    <w:rsid w:val="001556B2"/>
    <w:rsid w:val="00182638"/>
    <w:rsid w:val="00184B23"/>
    <w:rsid w:val="0019601E"/>
    <w:rsid w:val="001A5736"/>
    <w:rsid w:val="001D6799"/>
    <w:rsid w:val="001F344E"/>
    <w:rsid w:val="00215273"/>
    <w:rsid w:val="00227F71"/>
    <w:rsid w:val="002300DF"/>
    <w:rsid w:val="002556F4"/>
    <w:rsid w:val="0027772B"/>
    <w:rsid w:val="002E08CA"/>
    <w:rsid w:val="002F2658"/>
    <w:rsid w:val="00323BB6"/>
    <w:rsid w:val="00343FEF"/>
    <w:rsid w:val="003477BA"/>
    <w:rsid w:val="00361FAB"/>
    <w:rsid w:val="00366716"/>
    <w:rsid w:val="00367A32"/>
    <w:rsid w:val="003A6669"/>
    <w:rsid w:val="003D68D0"/>
    <w:rsid w:val="003E62FC"/>
    <w:rsid w:val="0041592B"/>
    <w:rsid w:val="00416B9D"/>
    <w:rsid w:val="00416FD8"/>
    <w:rsid w:val="00425339"/>
    <w:rsid w:val="004303DE"/>
    <w:rsid w:val="00432D57"/>
    <w:rsid w:val="00435E06"/>
    <w:rsid w:val="00451C8D"/>
    <w:rsid w:val="004579DD"/>
    <w:rsid w:val="00484FB8"/>
    <w:rsid w:val="00486316"/>
    <w:rsid w:val="004A0438"/>
    <w:rsid w:val="004B2D93"/>
    <w:rsid w:val="004D34A9"/>
    <w:rsid w:val="004E4A32"/>
    <w:rsid w:val="004E4EDC"/>
    <w:rsid w:val="004F1D47"/>
    <w:rsid w:val="00501E23"/>
    <w:rsid w:val="00514852"/>
    <w:rsid w:val="005229E9"/>
    <w:rsid w:val="00527D78"/>
    <w:rsid w:val="00540102"/>
    <w:rsid w:val="00547C89"/>
    <w:rsid w:val="005665A3"/>
    <w:rsid w:val="00571F26"/>
    <w:rsid w:val="005753E3"/>
    <w:rsid w:val="005C0D9C"/>
    <w:rsid w:val="005C6B4E"/>
    <w:rsid w:val="005D3382"/>
    <w:rsid w:val="00607D28"/>
    <w:rsid w:val="00651C2E"/>
    <w:rsid w:val="00662AF9"/>
    <w:rsid w:val="00687837"/>
    <w:rsid w:val="0069262E"/>
    <w:rsid w:val="006A68CA"/>
    <w:rsid w:val="006E34C3"/>
    <w:rsid w:val="006E6F6B"/>
    <w:rsid w:val="006F483A"/>
    <w:rsid w:val="00706B47"/>
    <w:rsid w:val="0072616A"/>
    <w:rsid w:val="00732722"/>
    <w:rsid w:val="00751547"/>
    <w:rsid w:val="007555D6"/>
    <w:rsid w:val="00762F94"/>
    <w:rsid w:val="0079682A"/>
    <w:rsid w:val="007A0064"/>
    <w:rsid w:val="007A305C"/>
    <w:rsid w:val="007A4DDE"/>
    <w:rsid w:val="007E67E3"/>
    <w:rsid w:val="00835A1F"/>
    <w:rsid w:val="0086048F"/>
    <w:rsid w:val="00867AE8"/>
    <w:rsid w:val="008807C4"/>
    <w:rsid w:val="00885CAD"/>
    <w:rsid w:val="00892555"/>
    <w:rsid w:val="008A5ACD"/>
    <w:rsid w:val="008B6047"/>
    <w:rsid w:val="008D7E69"/>
    <w:rsid w:val="008E5253"/>
    <w:rsid w:val="00900662"/>
    <w:rsid w:val="00930FB1"/>
    <w:rsid w:val="00937B16"/>
    <w:rsid w:val="00943E13"/>
    <w:rsid w:val="00951707"/>
    <w:rsid w:val="00964F79"/>
    <w:rsid w:val="00966182"/>
    <w:rsid w:val="0098184B"/>
    <w:rsid w:val="00982F95"/>
    <w:rsid w:val="00990FC9"/>
    <w:rsid w:val="0099471E"/>
    <w:rsid w:val="00996BB1"/>
    <w:rsid w:val="00996D7E"/>
    <w:rsid w:val="009B2C98"/>
    <w:rsid w:val="009C1E8B"/>
    <w:rsid w:val="009D3844"/>
    <w:rsid w:val="009F655A"/>
    <w:rsid w:val="009F6643"/>
    <w:rsid w:val="00A1295E"/>
    <w:rsid w:val="00A1779D"/>
    <w:rsid w:val="00A33CCA"/>
    <w:rsid w:val="00A36338"/>
    <w:rsid w:val="00A51F89"/>
    <w:rsid w:val="00A60229"/>
    <w:rsid w:val="00A80700"/>
    <w:rsid w:val="00A93FEA"/>
    <w:rsid w:val="00A9579F"/>
    <w:rsid w:val="00A96F69"/>
    <w:rsid w:val="00AB586F"/>
    <w:rsid w:val="00AD0B9E"/>
    <w:rsid w:val="00AD1CC0"/>
    <w:rsid w:val="00AD42EA"/>
    <w:rsid w:val="00AD46D7"/>
    <w:rsid w:val="00AE0F5B"/>
    <w:rsid w:val="00AE1F2D"/>
    <w:rsid w:val="00AF329B"/>
    <w:rsid w:val="00B13CC7"/>
    <w:rsid w:val="00B1596F"/>
    <w:rsid w:val="00B24EE1"/>
    <w:rsid w:val="00B26748"/>
    <w:rsid w:val="00B6338E"/>
    <w:rsid w:val="00B77292"/>
    <w:rsid w:val="00BA3D81"/>
    <w:rsid w:val="00BB2C9C"/>
    <w:rsid w:val="00BC4B0A"/>
    <w:rsid w:val="00BC6657"/>
    <w:rsid w:val="00BD3F48"/>
    <w:rsid w:val="00BD5688"/>
    <w:rsid w:val="00C03528"/>
    <w:rsid w:val="00C16B50"/>
    <w:rsid w:val="00C575FF"/>
    <w:rsid w:val="00CB7FAB"/>
    <w:rsid w:val="00CC033C"/>
    <w:rsid w:val="00D20E16"/>
    <w:rsid w:val="00D224D6"/>
    <w:rsid w:val="00D2286E"/>
    <w:rsid w:val="00D34FB0"/>
    <w:rsid w:val="00D362DC"/>
    <w:rsid w:val="00D535BA"/>
    <w:rsid w:val="00D57F9F"/>
    <w:rsid w:val="00D6643D"/>
    <w:rsid w:val="00D73BD1"/>
    <w:rsid w:val="00DB7587"/>
    <w:rsid w:val="00DC37CD"/>
    <w:rsid w:val="00DD06D8"/>
    <w:rsid w:val="00DD090C"/>
    <w:rsid w:val="00DD4380"/>
    <w:rsid w:val="00DE3A1A"/>
    <w:rsid w:val="00DF29B8"/>
    <w:rsid w:val="00DF53BF"/>
    <w:rsid w:val="00DF69AD"/>
    <w:rsid w:val="00E00A3D"/>
    <w:rsid w:val="00E00CF2"/>
    <w:rsid w:val="00E02B7C"/>
    <w:rsid w:val="00E10335"/>
    <w:rsid w:val="00E146EB"/>
    <w:rsid w:val="00E158B4"/>
    <w:rsid w:val="00E22BC7"/>
    <w:rsid w:val="00E2658E"/>
    <w:rsid w:val="00E41267"/>
    <w:rsid w:val="00EA3BE6"/>
    <w:rsid w:val="00EC6244"/>
    <w:rsid w:val="00ED0881"/>
    <w:rsid w:val="00ED15B2"/>
    <w:rsid w:val="00EF4788"/>
    <w:rsid w:val="00F004C3"/>
    <w:rsid w:val="00F16163"/>
    <w:rsid w:val="00F21B3B"/>
    <w:rsid w:val="00F27BF2"/>
    <w:rsid w:val="00F73DE8"/>
    <w:rsid w:val="00FA42B7"/>
    <w:rsid w:val="00FA6891"/>
    <w:rsid w:val="00FA6944"/>
    <w:rsid w:val="00FB32FB"/>
    <w:rsid w:val="00FD6199"/>
    <w:rsid w:val="00FD7A23"/>
    <w:rsid w:val="00FE1294"/>
    <w:rsid w:val="00FE5669"/>
    <w:rsid w:val="00FE5DFF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32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1029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029A5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1029A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5170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51707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95170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00CF2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5229E9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99"/>
    <w:qFormat/>
    <w:rsid w:val="005229E9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8807C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Normal"/>
    <w:uiPriority w:val="99"/>
    <w:rsid w:val="005665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Normal"/>
    <w:uiPriority w:val="99"/>
    <w:rsid w:val="005665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41267"/>
    <w:pPr>
      <w:suppressAutoHyphens/>
      <w:ind w:firstLine="720"/>
    </w:pPr>
    <w:rPr>
      <w:rFonts w:ascii="Arial" w:eastAsia="SimSun" w:hAnsi="Arial" w:cs="Mangal"/>
      <w:color w:val="000000"/>
      <w:kern w:val="2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E146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6EB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uiPriority w:val="99"/>
    <w:rsid w:val="009F664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68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87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75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76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77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486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37.tmbreg.ru/" TargetMode="External"/><Relationship Id="rId13" Type="http://schemas.openxmlformats.org/officeDocument/2006/relationships/hyperlink" Target="garantf1://12024624.3934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12050845.2323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mbov@rosnedra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94113/7096d98956747a5482a7877ccd12bfba11413767/" TargetMode="External"/><Relationship Id="rId10" Type="http://schemas.openxmlformats.org/officeDocument/2006/relationships/hyperlink" Target="https://www.gosuslugi68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rubtsova.l.s\AppData\Local\Microsoft\Windows\INetCache\Content.Outlook\7HO1Z071\https" TargetMode="External"/><Relationship Id="rId14" Type="http://schemas.openxmlformats.org/officeDocument/2006/relationships/hyperlink" Target="consultantplus://offline/ref=25200206D10E8591DC65085DCF540201735F02B08C2CE81DEC3517C2FA76168914ABE0A94EED781E25C08A62A8E4F04617AADCA94AEE860E8AFB20p1K7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27</Pages>
  <Words>9590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22</cp:revision>
  <cp:lastPrinted>2022-06-22T06:20:00Z</cp:lastPrinted>
  <dcterms:created xsi:type="dcterms:W3CDTF">2022-06-08T13:35:00Z</dcterms:created>
  <dcterms:modified xsi:type="dcterms:W3CDTF">2022-07-21T07:48:00Z</dcterms:modified>
</cp:coreProperties>
</file>